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707BD" w14:textId="6FCB9BFE" w:rsidR="0044128A" w:rsidRDefault="0044128A" w:rsidP="00E0202C">
      <w:pPr>
        <w:pStyle w:val="Subsol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b/>
          <w:sz w:val="22"/>
          <w:szCs w:val="22"/>
          <w:lang w:val="ro-RO"/>
        </w:rPr>
      </w:pPr>
    </w:p>
    <w:p w14:paraId="49808BBE" w14:textId="77777777" w:rsidR="00094040" w:rsidRDefault="00094040" w:rsidP="00E0202C">
      <w:pPr>
        <w:pStyle w:val="Subsol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b/>
          <w:sz w:val="22"/>
          <w:szCs w:val="22"/>
          <w:lang w:val="ro-RO"/>
        </w:rPr>
      </w:pPr>
      <w:r>
        <w:rPr>
          <w:rFonts w:ascii="Trebuchet MS" w:hAnsi="Trebuchet MS" w:cs="Trebuchet MS"/>
          <w:b/>
          <w:sz w:val="22"/>
          <w:szCs w:val="22"/>
          <w:lang w:val="ro-RO"/>
        </w:rPr>
        <w:tab/>
        <w:t xml:space="preserve">                                                                                      </w:t>
      </w:r>
    </w:p>
    <w:p w14:paraId="637DC6B2" w14:textId="77777777" w:rsidR="00554B0A" w:rsidRPr="00152B15" w:rsidRDefault="00094040" w:rsidP="00E0202C">
      <w:pPr>
        <w:pStyle w:val="Subsol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sz w:val="22"/>
          <w:szCs w:val="22"/>
          <w:lang w:val="ro-RO"/>
        </w:rPr>
      </w:pPr>
      <w:r>
        <w:rPr>
          <w:rFonts w:ascii="Trebuchet MS" w:hAnsi="Trebuchet MS" w:cs="Trebuchet MS"/>
          <w:b/>
          <w:sz w:val="22"/>
          <w:szCs w:val="22"/>
          <w:lang w:val="ro-RO"/>
        </w:rPr>
        <w:tab/>
      </w:r>
      <w:bookmarkStart w:id="0" w:name="_Hlk507742869"/>
    </w:p>
    <w:tbl>
      <w:tblPr>
        <w:tblW w:w="6974" w:type="dxa"/>
        <w:tblInd w:w="2854" w:type="dxa"/>
        <w:tblLayout w:type="fixed"/>
        <w:tblLook w:val="04A0" w:firstRow="1" w:lastRow="0" w:firstColumn="1" w:lastColumn="0" w:noHBand="0" w:noVBand="1"/>
      </w:tblPr>
      <w:tblGrid>
        <w:gridCol w:w="4094"/>
        <w:gridCol w:w="900"/>
        <w:gridCol w:w="1980"/>
      </w:tblGrid>
      <w:tr w:rsidR="00554B0A" w:rsidRPr="000E01CD" w14:paraId="364E6B95" w14:textId="77777777" w:rsidTr="00554B0A">
        <w:tc>
          <w:tcPr>
            <w:tcW w:w="4094" w:type="dxa"/>
            <w:shd w:val="clear" w:color="auto" w:fill="auto"/>
          </w:tcPr>
          <w:p w14:paraId="6B3C9039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>Direcția Generala Achizitii/Serviciul Achizitii</w:t>
            </w:r>
          </w:p>
          <w:p w14:paraId="0D75DAB0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bCs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bCs/>
                <w:color w:val="000000"/>
                <w:sz w:val="18"/>
                <w:szCs w:val="18"/>
                <w:lang w:val="ro-RO"/>
              </w:rPr>
              <w:t xml:space="preserve">Bd. Libertății nr. 16, </w:t>
            </w:r>
          </w:p>
          <w:p w14:paraId="7D534EB3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bCs/>
                <w:color w:val="000000"/>
                <w:sz w:val="18"/>
                <w:szCs w:val="18"/>
                <w:lang w:val="ro-RO"/>
              </w:rPr>
              <w:t>Latura Nord, sector 5</w:t>
            </w:r>
          </w:p>
          <w:p w14:paraId="7FFF3524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 xml:space="preserve">București, cod poștal </w:t>
            </w:r>
            <w:r w:rsidRPr="000E01CD">
              <w:rPr>
                <w:rFonts w:ascii="Trebuchet MS" w:eastAsia="Calibri" w:hAnsi="Trebuchet MS"/>
                <w:b/>
                <w:bCs/>
                <w:color w:val="000000"/>
                <w:sz w:val="18"/>
                <w:szCs w:val="18"/>
                <w:lang w:val="ro-RO"/>
              </w:rPr>
              <w:t>050706</w:t>
            </w:r>
          </w:p>
        </w:tc>
        <w:tc>
          <w:tcPr>
            <w:tcW w:w="900" w:type="dxa"/>
            <w:shd w:val="clear" w:color="auto" w:fill="auto"/>
          </w:tcPr>
          <w:p w14:paraId="7CA699B0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shd w:val="clear" w:color="auto" w:fill="auto"/>
          </w:tcPr>
          <w:p w14:paraId="1E62FFA2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>T:  +40-372 111 555</w:t>
            </w:r>
          </w:p>
          <w:p w14:paraId="56F5A5B8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>Fax: 40-372 111 455</w:t>
            </w:r>
          </w:p>
          <w:p w14:paraId="28E362B4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>www.mdrap.gov.ro</w:t>
            </w:r>
          </w:p>
        </w:tc>
      </w:tr>
    </w:tbl>
    <w:p w14:paraId="6AC6DAD8" w14:textId="77777777" w:rsidR="00FC3B63" w:rsidRDefault="00FC3B63" w:rsidP="00FC3B63">
      <w:pPr>
        <w:pStyle w:val="Subsol"/>
        <w:tabs>
          <w:tab w:val="left" w:pos="1481"/>
          <w:tab w:val="center" w:pos="1701"/>
        </w:tabs>
        <w:jc w:val="right"/>
        <w:rPr>
          <w:rStyle w:val="rvts10"/>
          <w:rFonts w:ascii="Trebuchet MS" w:hAnsi="Trebuchet MS"/>
          <w:b/>
          <w:sz w:val="22"/>
          <w:szCs w:val="22"/>
          <w:lang w:val="ro-RO"/>
        </w:rPr>
      </w:pPr>
    </w:p>
    <w:p w14:paraId="017DCA1A" w14:textId="77777777" w:rsidR="00FC3B63" w:rsidRDefault="00FC3B63" w:rsidP="00FC3B63">
      <w:pPr>
        <w:pStyle w:val="Subsol"/>
        <w:tabs>
          <w:tab w:val="left" w:pos="1481"/>
          <w:tab w:val="center" w:pos="1701"/>
        </w:tabs>
        <w:jc w:val="right"/>
        <w:rPr>
          <w:rStyle w:val="rvts10"/>
          <w:rFonts w:ascii="Trebuchet MS" w:hAnsi="Trebuchet MS"/>
          <w:b/>
          <w:sz w:val="22"/>
          <w:szCs w:val="22"/>
          <w:lang w:val="ro-RO"/>
        </w:rPr>
      </w:pPr>
    </w:p>
    <w:p w14:paraId="0C04C59B" w14:textId="5A889288" w:rsidR="00A165B8" w:rsidRPr="00152B15" w:rsidRDefault="002F3D9E" w:rsidP="00FC3B63">
      <w:pPr>
        <w:pStyle w:val="Subsol"/>
        <w:tabs>
          <w:tab w:val="clear" w:pos="4320"/>
          <w:tab w:val="clear" w:pos="8640"/>
        </w:tabs>
        <w:jc w:val="right"/>
        <w:rPr>
          <w:rStyle w:val="rvts10"/>
          <w:rFonts w:ascii="Trebuchet MS" w:hAnsi="Trebuchet MS" w:cs="Trebuchet MS"/>
          <w:sz w:val="22"/>
          <w:szCs w:val="22"/>
          <w:lang w:val="ro-RO"/>
        </w:rPr>
      </w:pPr>
      <w:r w:rsidRPr="00152B15">
        <w:rPr>
          <w:rStyle w:val="rvts10"/>
          <w:rFonts w:ascii="Trebuchet MS" w:hAnsi="Trebuchet MS"/>
          <w:b/>
          <w:sz w:val="22"/>
          <w:szCs w:val="22"/>
          <w:lang w:val="ro-RO"/>
        </w:rPr>
        <w:t>Nr</w:t>
      </w:r>
      <w:r w:rsidR="00094040">
        <w:rPr>
          <w:rStyle w:val="rvts10"/>
          <w:rFonts w:ascii="Trebuchet MS" w:hAnsi="Trebuchet MS"/>
          <w:b/>
          <w:sz w:val="22"/>
          <w:szCs w:val="22"/>
          <w:lang w:val="ro-RO"/>
        </w:rPr>
        <w:t xml:space="preserve">.: </w:t>
      </w:r>
      <w:r w:rsidR="00483D51" w:rsidRPr="00483D51">
        <w:rPr>
          <w:rStyle w:val="rvts10"/>
          <w:rFonts w:ascii="Trebuchet MS" w:hAnsi="Trebuchet MS"/>
          <w:b/>
          <w:sz w:val="22"/>
          <w:szCs w:val="22"/>
          <w:lang w:val="ro-RO"/>
        </w:rPr>
        <w:t>13090 / 18.8.2020</w:t>
      </w:r>
    </w:p>
    <w:p w14:paraId="2E1D915E" w14:textId="77777777" w:rsidR="0032628E" w:rsidRDefault="0032628E" w:rsidP="00B94C03">
      <w:pPr>
        <w:rPr>
          <w:rStyle w:val="rvts10"/>
          <w:rFonts w:ascii="Trebuchet MS" w:hAnsi="Trebuchet MS"/>
          <w:b/>
          <w:sz w:val="22"/>
          <w:szCs w:val="22"/>
          <w:lang w:val="ro-RO"/>
        </w:rPr>
      </w:pPr>
    </w:p>
    <w:bookmarkEnd w:id="0"/>
    <w:p w14:paraId="7AF6E502" w14:textId="77777777" w:rsidR="0038622C" w:rsidRDefault="0038622C" w:rsidP="00094040">
      <w:pPr>
        <w:ind w:right="-1"/>
        <w:jc w:val="center"/>
        <w:rPr>
          <w:rFonts w:ascii="Trebuchet MS" w:hAnsi="Trebuchet MS" w:cs="Calibri"/>
          <w:b/>
          <w:sz w:val="22"/>
          <w:szCs w:val="22"/>
        </w:rPr>
      </w:pPr>
    </w:p>
    <w:p w14:paraId="3F5E969E" w14:textId="000E6952" w:rsidR="00094040" w:rsidRPr="00094040" w:rsidRDefault="00291E5A" w:rsidP="00094040">
      <w:pPr>
        <w:ind w:right="-1"/>
        <w:jc w:val="center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 xml:space="preserve">CLARIFICARI </w:t>
      </w:r>
      <w:r w:rsidR="00283339">
        <w:rPr>
          <w:rFonts w:ascii="Trebuchet MS" w:hAnsi="Trebuchet MS" w:cs="Calibri"/>
          <w:b/>
          <w:sz w:val="22"/>
          <w:szCs w:val="22"/>
        </w:rPr>
        <w:t>2</w:t>
      </w:r>
    </w:p>
    <w:p w14:paraId="2AC51294" w14:textId="77777777" w:rsidR="00094040" w:rsidRDefault="00094040" w:rsidP="00094040">
      <w:pPr>
        <w:ind w:right="-1"/>
        <w:rPr>
          <w:rFonts w:ascii="Trebuchet MS" w:hAnsi="Trebuchet MS" w:cs="Calibri"/>
          <w:sz w:val="22"/>
          <w:szCs w:val="22"/>
        </w:rPr>
      </w:pPr>
    </w:p>
    <w:p w14:paraId="65666FCF" w14:textId="77777777" w:rsidR="00094040" w:rsidRPr="00094040" w:rsidRDefault="00094040" w:rsidP="00094040">
      <w:pPr>
        <w:ind w:right="-1"/>
        <w:rPr>
          <w:rFonts w:ascii="Trebuchet MS" w:hAnsi="Trebuchet MS" w:cs="Calibri"/>
          <w:sz w:val="22"/>
          <w:szCs w:val="22"/>
        </w:rPr>
      </w:pPr>
    </w:p>
    <w:p w14:paraId="3D1DAAB9" w14:textId="6CF66B19" w:rsidR="00094040" w:rsidRDefault="005144CA" w:rsidP="005144CA">
      <w:pPr>
        <w:tabs>
          <w:tab w:val="left" w:pos="567"/>
        </w:tabs>
        <w:jc w:val="center"/>
        <w:rPr>
          <w:rFonts w:ascii="Trebuchet MS" w:hAnsi="Trebuchet MS" w:cs="Calibri"/>
          <w:b/>
          <w:sz w:val="22"/>
          <w:szCs w:val="22"/>
          <w:lang w:val="ro-RO"/>
        </w:rPr>
      </w:pPr>
      <w:bookmarkStart w:id="1" w:name="_Hlk510080176"/>
      <w:bookmarkStart w:id="2" w:name="_Hlk496264738"/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Achizitionarea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 xml:space="preserve"> a  4 computere portabile (laptopuri), 4 </w:t>
      </w:r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licente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 xml:space="preserve"> sisteme de operare, 2 imprimante </w:t>
      </w:r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multifunctionale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 xml:space="preserve"> in cadrul proiectului „</w:t>
      </w:r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Cresterea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 xml:space="preserve"> coerentei cadrului normativ si a eficientei reglementarilor tehnice in domeniul </w:t>
      </w:r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constructiilor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>”, cod SIPOCA 731</w:t>
      </w:r>
    </w:p>
    <w:p w14:paraId="44779A50" w14:textId="77777777" w:rsidR="005144CA" w:rsidRPr="00094040" w:rsidRDefault="005144CA" w:rsidP="00094040">
      <w:pPr>
        <w:tabs>
          <w:tab w:val="left" w:pos="567"/>
        </w:tabs>
        <w:jc w:val="both"/>
        <w:rPr>
          <w:rFonts w:ascii="Trebuchet MS" w:hAnsi="Trebuchet MS"/>
          <w:b/>
          <w:bCs/>
          <w:sz w:val="22"/>
          <w:szCs w:val="22"/>
        </w:rPr>
      </w:pPr>
    </w:p>
    <w:p w14:paraId="362B4FCD" w14:textId="20FC8415" w:rsidR="00094040" w:rsidRPr="00094040" w:rsidRDefault="00094040" w:rsidP="00291E5A">
      <w:pPr>
        <w:jc w:val="both"/>
        <w:rPr>
          <w:rFonts w:ascii="Trebuchet MS" w:eastAsia="MS Mincho" w:hAnsi="Trebuchet MS" w:cs="Trebuchet MS"/>
          <w:b/>
          <w:bCs/>
          <w:sz w:val="22"/>
          <w:szCs w:val="22"/>
          <w:lang w:val="ro-RO"/>
        </w:rPr>
      </w:pPr>
      <w:r w:rsidRPr="00094040">
        <w:rPr>
          <w:rFonts w:ascii="Trebuchet MS" w:eastAsia="MS Mincho" w:hAnsi="Trebuchet MS" w:cs="Trebuchet MS"/>
          <w:b/>
          <w:bCs/>
          <w:sz w:val="22"/>
          <w:szCs w:val="22"/>
          <w:lang w:val="ro-RO"/>
        </w:rPr>
        <w:t xml:space="preserve">Anunț de publicitate SEAP: </w:t>
      </w:r>
      <w:r w:rsidR="005144CA" w:rsidRPr="005144CA">
        <w:rPr>
          <w:rFonts w:ascii="Trebuchet MS" w:eastAsia="MS Mincho" w:hAnsi="Trebuchet MS" w:cs="Trebuchet MS"/>
          <w:bCs/>
          <w:sz w:val="22"/>
          <w:szCs w:val="22"/>
          <w:lang w:val="ro-RO"/>
        </w:rPr>
        <w:t>ADV1135538</w:t>
      </w:r>
      <w:r w:rsidRPr="00256CE4">
        <w:rPr>
          <w:rFonts w:ascii="Trebuchet MS" w:eastAsia="MS Mincho" w:hAnsi="Trebuchet MS" w:cs="Trebuchet MS"/>
          <w:bCs/>
          <w:sz w:val="22"/>
          <w:szCs w:val="22"/>
          <w:lang w:val="ro-RO"/>
        </w:rPr>
        <w:t>/1</w:t>
      </w:r>
      <w:r w:rsidR="00FC3B63">
        <w:rPr>
          <w:rFonts w:ascii="Trebuchet MS" w:eastAsia="MS Mincho" w:hAnsi="Trebuchet MS" w:cs="Trebuchet MS"/>
          <w:bCs/>
          <w:sz w:val="22"/>
          <w:szCs w:val="22"/>
          <w:lang w:val="ro-RO"/>
        </w:rPr>
        <w:t>2</w:t>
      </w:r>
      <w:r w:rsidRPr="00256CE4">
        <w:rPr>
          <w:rFonts w:ascii="Trebuchet MS" w:eastAsia="MS Mincho" w:hAnsi="Trebuchet MS" w:cs="Trebuchet MS"/>
          <w:bCs/>
          <w:sz w:val="22"/>
          <w:szCs w:val="22"/>
          <w:lang w:val="ro-RO"/>
        </w:rPr>
        <w:t>.</w:t>
      </w:r>
      <w:r w:rsidR="00FC3B63">
        <w:rPr>
          <w:rFonts w:ascii="Trebuchet MS" w:eastAsia="MS Mincho" w:hAnsi="Trebuchet MS" w:cs="Trebuchet MS"/>
          <w:bCs/>
          <w:sz w:val="22"/>
          <w:szCs w:val="22"/>
          <w:lang w:val="ro-RO"/>
        </w:rPr>
        <w:t>0</w:t>
      </w:r>
      <w:r w:rsidR="005144CA">
        <w:rPr>
          <w:rFonts w:ascii="Trebuchet MS" w:eastAsia="MS Mincho" w:hAnsi="Trebuchet MS" w:cs="Trebuchet MS"/>
          <w:bCs/>
          <w:sz w:val="22"/>
          <w:szCs w:val="22"/>
          <w:lang w:val="ro-RO"/>
        </w:rPr>
        <w:t>8</w:t>
      </w:r>
      <w:r w:rsidRPr="00256CE4">
        <w:rPr>
          <w:rFonts w:ascii="Trebuchet MS" w:eastAsia="MS Mincho" w:hAnsi="Trebuchet MS" w:cs="Trebuchet MS"/>
          <w:bCs/>
          <w:sz w:val="22"/>
          <w:szCs w:val="22"/>
          <w:lang w:val="ro-RO"/>
        </w:rPr>
        <w:t>.20</w:t>
      </w:r>
      <w:r w:rsidR="00FC3B63">
        <w:rPr>
          <w:rFonts w:ascii="Trebuchet MS" w:eastAsia="MS Mincho" w:hAnsi="Trebuchet MS" w:cs="Trebuchet MS"/>
          <w:bCs/>
          <w:sz w:val="22"/>
          <w:szCs w:val="22"/>
          <w:lang w:val="ro-RO"/>
        </w:rPr>
        <w:t>20</w:t>
      </w:r>
    </w:p>
    <w:p w14:paraId="36A14816" w14:textId="04E92B1A" w:rsidR="00094040" w:rsidRPr="00094040" w:rsidRDefault="00291E5A" w:rsidP="00291E5A">
      <w:pPr>
        <w:ind w:right="-1"/>
        <w:rPr>
          <w:rFonts w:ascii="Trebuchet MS" w:hAnsi="Trebuchet MS" w:cs="Calibri"/>
          <w:b/>
          <w:sz w:val="22"/>
          <w:szCs w:val="22"/>
          <w:lang w:val="ro-RO"/>
        </w:rPr>
      </w:pPr>
      <w:r>
        <w:rPr>
          <w:rFonts w:ascii="Trebuchet MS" w:hAnsi="Trebuchet MS" w:cs="Calibri"/>
          <w:b/>
          <w:sz w:val="22"/>
          <w:szCs w:val="22"/>
          <w:lang w:val="ro-RO"/>
        </w:rPr>
        <w:t xml:space="preserve">Invitatie de participare nr. </w:t>
      </w:r>
      <w:r w:rsidR="00094040" w:rsidRPr="00094040">
        <w:rPr>
          <w:rFonts w:ascii="Trebuchet MS" w:hAnsi="Trebuchet MS" w:cs="Calibri"/>
          <w:b/>
          <w:sz w:val="22"/>
          <w:szCs w:val="22"/>
          <w:lang w:val="ro-RO"/>
        </w:rPr>
        <w:t xml:space="preserve"> </w:t>
      </w:r>
      <w:r w:rsidR="005144CA" w:rsidRPr="005144CA">
        <w:rPr>
          <w:rFonts w:ascii="Trebuchet MS" w:hAnsi="Trebuchet MS" w:cs="Calibri"/>
          <w:b/>
          <w:sz w:val="22"/>
          <w:szCs w:val="22"/>
          <w:lang w:val="ro-RO"/>
        </w:rPr>
        <w:t>110669 / 12.8.2020</w:t>
      </w:r>
      <w:r>
        <w:rPr>
          <w:rFonts w:ascii="Trebuchet MS" w:hAnsi="Trebuchet MS" w:cs="Calibri"/>
          <w:b/>
          <w:sz w:val="22"/>
          <w:szCs w:val="22"/>
          <w:lang w:val="ro-RO"/>
        </w:rPr>
        <w:t xml:space="preserve">, link: </w:t>
      </w:r>
      <w:hyperlink r:id="rId8" w:history="1">
        <w:r w:rsidR="00FC3B63">
          <w:rPr>
            <w:rStyle w:val="Hyperlink"/>
          </w:rPr>
          <w:t>https://www.mlpda.ro/pages/anunturiachizitiipublice</w:t>
        </w:r>
      </w:hyperlink>
    </w:p>
    <w:bookmarkEnd w:id="1"/>
    <w:p w14:paraId="488A96C1" w14:textId="77777777" w:rsidR="00291E5A" w:rsidRDefault="00291E5A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5D070F5A" w14:textId="77777777" w:rsidR="00291E5A" w:rsidRDefault="00291E5A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52334EFA" w14:textId="77777777" w:rsidR="00291E5A" w:rsidRDefault="00291E5A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7FF76E42" w14:textId="4A48C0A6" w:rsidR="00283339" w:rsidRDefault="00291E5A" w:rsidP="00283339">
      <w:pPr>
        <w:rPr>
          <w:rFonts w:ascii="Trebuchet MS" w:hAnsi="Trebuchet MS" w:cs="Calibri"/>
          <w:sz w:val="22"/>
          <w:szCs w:val="22"/>
          <w:lang w:val="ro-RO"/>
        </w:rPr>
      </w:pPr>
      <w:proofErr w:type="spellStart"/>
      <w:r w:rsidRPr="00291E5A">
        <w:rPr>
          <w:rFonts w:ascii="Trebuchet MS" w:hAnsi="Trebuchet MS" w:cs="Calibri"/>
          <w:b/>
          <w:bCs/>
          <w:sz w:val="22"/>
          <w:szCs w:val="22"/>
          <w:lang w:val="ro-RO"/>
        </w:rPr>
        <w:t>Intrebar</w:t>
      </w:r>
      <w:r w:rsidR="00283339">
        <w:rPr>
          <w:rFonts w:ascii="Trebuchet MS" w:hAnsi="Trebuchet MS" w:cs="Calibri"/>
          <w:b/>
          <w:bCs/>
          <w:sz w:val="22"/>
          <w:szCs w:val="22"/>
          <w:lang w:val="ro-RO"/>
        </w:rPr>
        <w:t>i</w:t>
      </w:r>
      <w:proofErr w:type="spellEnd"/>
      <w:r>
        <w:rPr>
          <w:rFonts w:ascii="Trebuchet MS" w:hAnsi="Trebuchet MS" w:cs="Calibri"/>
          <w:sz w:val="22"/>
          <w:szCs w:val="22"/>
          <w:lang w:val="ro-RO"/>
        </w:rPr>
        <w:t xml:space="preserve">: </w:t>
      </w:r>
    </w:p>
    <w:p w14:paraId="100BDB58" w14:textId="06AEEE45" w:rsidR="00283339" w:rsidRPr="00283339" w:rsidRDefault="00283339" w:rsidP="00283339">
      <w:pPr>
        <w:rPr>
          <w:rFonts w:ascii="Trebuchet MS" w:hAnsi="Trebuchet MS" w:cs="Calibri"/>
          <w:sz w:val="22"/>
          <w:szCs w:val="22"/>
          <w:lang w:val="ro-RO"/>
        </w:rPr>
      </w:pPr>
      <w:r w:rsidRPr="00283339">
        <w:rPr>
          <w:rFonts w:ascii="Trebuchet MS" w:hAnsi="Trebuchet MS" w:cs="Calibri"/>
          <w:sz w:val="22"/>
          <w:szCs w:val="22"/>
          <w:lang w:val="ro-RO"/>
        </w:rPr>
        <w:t xml:space="preserve">Se poate oferta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partial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fara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multifuncționale?</w:t>
      </w:r>
    </w:p>
    <w:p w14:paraId="0DB9089C" w14:textId="77777777" w:rsidR="00283339" w:rsidRPr="00283339" w:rsidRDefault="00283339" w:rsidP="00283339">
      <w:pPr>
        <w:rPr>
          <w:rFonts w:ascii="Trebuchet MS" w:hAnsi="Trebuchet MS" w:cs="Calibri"/>
          <w:sz w:val="22"/>
          <w:szCs w:val="22"/>
          <w:lang w:val="ro-RO"/>
        </w:rPr>
      </w:pP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Acceptati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licente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OEM preinstalate? </w:t>
      </w:r>
    </w:p>
    <w:p w14:paraId="5E962A46" w14:textId="2D6E974B" w:rsidR="005144CA" w:rsidRPr="005144CA" w:rsidRDefault="00283339" w:rsidP="00283339">
      <w:pPr>
        <w:rPr>
          <w:rFonts w:ascii="Trebuchet MS" w:hAnsi="Trebuchet MS" w:cs="Calibri"/>
          <w:sz w:val="22"/>
          <w:szCs w:val="22"/>
          <w:lang w:val="ro-RO"/>
        </w:rPr>
      </w:pPr>
      <w:r w:rsidRPr="00283339">
        <w:rPr>
          <w:rFonts w:ascii="Trebuchet MS" w:hAnsi="Trebuchet MS" w:cs="Calibri"/>
          <w:sz w:val="22"/>
          <w:szCs w:val="22"/>
          <w:lang w:val="ro-RO"/>
        </w:rPr>
        <w:t xml:space="preserve">Se propune a se oferta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licente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electronice livrate prin e-mail.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Veti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primi cheile de activare, kit-urile si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intructiunile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de activare in format electronic, prin e-mail.</w:t>
      </w:r>
    </w:p>
    <w:p w14:paraId="36D65477" w14:textId="62C34273" w:rsidR="00FC3B63" w:rsidRPr="00FC3B63" w:rsidRDefault="00FC3B63" w:rsidP="00FC3B63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168275D0" w14:textId="77777777" w:rsidR="00FC3B63" w:rsidRDefault="00FC3B63" w:rsidP="00291E5A">
      <w:pPr>
        <w:ind w:right="-1"/>
        <w:jc w:val="both"/>
        <w:rPr>
          <w:rFonts w:ascii="Trebuchet MS" w:hAnsi="Trebuchet MS" w:cs="Calibri"/>
          <w:b/>
          <w:bCs/>
          <w:sz w:val="22"/>
          <w:szCs w:val="22"/>
          <w:lang w:val="ro-RO"/>
        </w:rPr>
      </w:pPr>
    </w:p>
    <w:p w14:paraId="0393AA58" w14:textId="345D1FA7" w:rsidR="00E15D8C" w:rsidRDefault="00291E5A" w:rsidP="00291E5A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proofErr w:type="spellStart"/>
      <w:r w:rsidRPr="0038622C">
        <w:rPr>
          <w:rFonts w:ascii="Trebuchet MS" w:hAnsi="Trebuchet MS" w:cs="Calibri"/>
          <w:b/>
          <w:bCs/>
          <w:sz w:val="22"/>
          <w:szCs w:val="22"/>
          <w:lang w:val="ro-RO"/>
        </w:rPr>
        <w:t>Raspuns</w:t>
      </w:r>
      <w:r w:rsidR="00283339">
        <w:rPr>
          <w:rFonts w:ascii="Trebuchet MS" w:hAnsi="Trebuchet MS" w:cs="Calibri"/>
          <w:b/>
          <w:bCs/>
          <w:sz w:val="22"/>
          <w:szCs w:val="22"/>
          <w:lang w:val="ro-RO"/>
        </w:rPr>
        <w:t>uri</w:t>
      </w:r>
      <w:proofErr w:type="spellEnd"/>
      <w:r>
        <w:rPr>
          <w:rFonts w:ascii="Trebuchet MS" w:hAnsi="Trebuchet MS" w:cs="Calibri"/>
          <w:sz w:val="22"/>
          <w:szCs w:val="22"/>
          <w:lang w:val="ro-RO"/>
        </w:rPr>
        <w:t>:</w:t>
      </w:r>
      <w:r w:rsidR="00FC3B63">
        <w:rPr>
          <w:rFonts w:ascii="Trebuchet MS" w:hAnsi="Trebuchet MS" w:cs="Calibri"/>
          <w:sz w:val="22"/>
          <w:szCs w:val="22"/>
          <w:lang w:val="ro-RO"/>
        </w:rPr>
        <w:t xml:space="preserve"> </w:t>
      </w:r>
    </w:p>
    <w:p w14:paraId="1E6FC8DD" w14:textId="0819C8C5" w:rsidR="00283339" w:rsidRPr="00283339" w:rsidRDefault="00283339" w:rsidP="00283339">
      <w:pPr>
        <w:ind w:left="284" w:hanging="284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283339">
        <w:rPr>
          <w:rFonts w:ascii="Trebuchet MS" w:hAnsi="Trebuchet MS" w:cs="Calibri"/>
          <w:sz w:val="22"/>
          <w:szCs w:val="22"/>
          <w:lang w:val="ro-RO"/>
        </w:rPr>
        <w:t>1.</w:t>
      </w:r>
      <w:r w:rsidRPr="00283339">
        <w:rPr>
          <w:rFonts w:ascii="Trebuchet MS" w:hAnsi="Trebuchet MS" w:cs="Calibri"/>
          <w:sz w:val="22"/>
          <w:szCs w:val="22"/>
          <w:lang w:val="ro-RO"/>
        </w:rPr>
        <w:tab/>
        <w:t xml:space="preserve">Nu se poate oferta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partial</w:t>
      </w:r>
      <w:proofErr w:type="spellEnd"/>
      <w:r w:rsidR="00483D51">
        <w:rPr>
          <w:rFonts w:ascii="Trebuchet MS" w:hAnsi="Trebuchet MS" w:cs="Calibri"/>
          <w:sz w:val="22"/>
          <w:szCs w:val="22"/>
          <w:lang w:val="ro-RO"/>
        </w:rPr>
        <w:t>,</w:t>
      </w:r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fara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imprimante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multifunctionale</w:t>
      </w:r>
      <w:proofErr w:type="spellEnd"/>
      <w:r>
        <w:rPr>
          <w:rFonts w:ascii="Trebuchet MS" w:hAnsi="Trebuchet MS" w:cs="Calibri"/>
          <w:sz w:val="22"/>
          <w:szCs w:val="22"/>
          <w:lang w:val="ro-RO"/>
        </w:rPr>
        <w:t xml:space="preserve"> (</w:t>
      </w:r>
      <w:proofErr w:type="spellStart"/>
      <w:r w:rsidR="00483D51">
        <w:rPr>
          <w:rFonts w:ascii="Trebuchet MS" w:hAnsi="Trebuchet MS" w:cs="Calibri"/>
          <w:sz w:val="22"/>
          <w:szCs w:val="22"/>
          <w:lang w:val="ro-RO"/>
        </w:rPr>
        <w:t>achizitia</w:t>
      </w:r>
      <w:proofErr w:type="spellEnd"/>
      <w:r w:rsidR="00483D51">
        <w:rPr>
          <w:rFonts w:ascii="Trebuchet MS" w:hAnsi="Trebuchet MS" w:cs="Calibri"/>
          <w:sz w:val="22"/>
          <w:szCs w:val="22"/>
          <w:lang w:val="ro-RO"/>
        </w:rPr>
        <w:t xml:space="preserve"> nu este pe loturi</w:t>
      </w:r>
      <w:r>
        <w:rPr>
          <w:rFonts w:ascii="Trebuchet MS" w:hAnsi="Trebuchet MS" w:cs="Calibri"/>
          <w:sz w:val="22"/>
          <w:szCs w:val="22"/>
          <w:lang w:val="ro-RO"/>
        </w:rPr>
        <w:t>)</w:t>
      </w:r>
      <w:r w:rsidRPr="00283339">
        <w:rPr>
          <w:rFonts w:ascii="Trebuchet MS" w:hAnsi="Trebuchet MS" w:cs="Calibri"/>
          <w:sz w:val="22"/>
          <w:szCs w:val="22"/>
          <w:lang w:val="ro-RO"/>
        </w:rPr>
        <w:t>.</w:t>
      </w:r>
    </w:p>
    <w:p w14:paraId="41797E42" w14:textId="77777777" w:rsidR="00283339" w:rsidRPr="00283339" w:rsidRDefault="00283339" w:rsidP="00283339">
      <w:pPr>
        <w:ind w:left="284" w:hanging="284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04DB90C3" w14:textId="6037DD25" w:rsidR="00E15D8C" w:rsidRDefault="00283339" w:rsidP="00283339">
      <w:pPr>
        <w:ind w:left="284" w:hanging="284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283339">
        <w:rPr>
          <w:rFonts w:ascii="Trebuchet MS" w:hAnsi="Trebuchet MS" w:cs="Calibri"/>
          <w:sz w:val="22"/>
          <w:szCs w:val="22"/>
          <w:lang w:val="ro-RO"/>
        </w:rPr>
        <w:t>2.</w:t>
      </w:r>
      <w:r w:rsidRPr="00283339">
        <w:rPr>
          <w:rFonts w:ascii="Trebuchet MS" w:hAnsi="Trebuchet MS" w:cs="Calibri"/>
          <w:sz w:val="22"/>
          <w:szCs w:val="22"/>
          <w:lang w:val="ro-RO"/>
        </w:rPr>
        <w:tab/>
        <w:t xml:space="preserve">Nu se accepta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licente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OEM preinstalate datorita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imposibilitatii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verificarii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provenientei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licentelor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. In momentul de fata se fac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piratari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de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licente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si sunt instalate ca fiind OEM</w:t>
      </w:r>
      <w:r w:rsidR="00483D51">
        <w:rPr>
          <w:rFonts w:ascii="Trebuchet MS" w:hAnsi="Trebuchet MS" w:cs="Calibri"/>
          <w:sz w:val="22"/>
          <w:szCs w:val="22"/>
          <w:lang w:val="ro-RO"/>
        </w:rPr>
        <w:t>,</w:t>
      </w:r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iar in realitate nu exista (Microsoft nu le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valideaza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). In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concuzie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nu sunt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aceptate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</w:t>
      </w:r>
      <w:proofErr w:type="spellStart"/>
      <w:r w:rsidRPr="00283339">
        <w:rPr>
          <w:rFonts w:ascii="Trebuchet MS" w:hAnsi="Trebuchet MS" w:cs="Calibri"/>
          <w:sz w:val="22"/>
          <w:szCs w:val="22"/>
          <w:lang w:val="ro-RO"/>
        </w:rPr>
        <w:t>licentele</w:t>
      </w:r>
      <w:proofErr w:type="spellEnd"/>
      <w:r w:rsidRPr="00283339">
        <w:rPr>
          <w:rFonts w:ascii="Trebuchet MS" w:hAnsi="Trebuchet MS" w:cs="Calibri"/>
          <w:sz w:val="22"/>
          <w:szCs w:val="22"/>
          <w:lang w:val="ro-RO"/>
        </w:rPr>
        <w:t xml:space="preserve"> OEM.</w:t>
      </w:r>
    </w:p>
    <w:p w14:paraId="0BB2D3F0" w14:textId="7323DCAB" w:rsidR="00094040" w:rsidRDefault="00094040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094040">
        <w:rPr>
          <w:rFonts w:ascii="Trebuchet MS" w:hAnsi="Trebuchet MS" w:cs="Calibri"/>
          <w:sz w:val="22"/>
          <w:szCs w:val="22"/>
          <w:lang w:val="ro-RO"/>
        </w:rPr>
        <w:t xml:space="preserve">           </w:t>
      </w:r>
      <w:bookmarkEnd w:id="2"/>
    </w:p>
    <w:p w14:paraId="41D5940B" w14:textId="399D30A7" w:rsidR="00291E5A" w:rsidRDefault="00291E5A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sectPr w:rsidR="00291E5A" w:rsidSect="0083790D">
      <w:headerReference w:type="default" r:id="rId9"/>
      <w:footerReference w:type="default" r:id="rId10"/>
      <w:headerReference w:type="first" r:id="rId11"/>
      <w:type w:val="continuous"/>
      <w:pgSz w:w="11909" w:h="16834" w:code="9"/>
      <w:pgMar w:top="1080" w:right="562" w:bottom="706" w:left="1282" w:header="36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FF129" w14:textId="77777777" w:rsidR="00283339" w:rsidRDefault="00283339">
      <w:r>
        <w:separator/>
      </w:r>
    </w:p>
  </w:endnote>
  <w:endnote w:type="continuationSeparator" w:id="0">
    <w:p w14:paraId="6F8D71C6" w14:textId="77777777" w:rsidR="00283339" w:rsidRDefault="0028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RomanR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jan Pro">
    <w:altName w:val="Georgia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754F7" w14:textId="77777777" w:rsidR="00283339" w:rsidRDefault="00283339">
    <w:pPr>
      <w:pStyle w:val="Subsol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C4E78" w14:textId="77777777" w:rsidR="00283339" w:rsidRDefault="00283339">
      <w:r>
        <w:separator/>
      </w:r>
    </w:p>
  </w:footnote>
  <w:footnote w:type="continuationSeparator" w:id="0">
    <w:p w14:paraId="4448F511" w14:textId="77777777" w:rsidR="00283339" w:rsidRDefault="00283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2962D" w14:textId="77777777" w:rsidR="00283339" w:rsidRDefault="00283339" w:rsidP="00777ECF">
    <w:pPr>
      <w:pStyle w:val="Antet"/>
      <w:tabs>
        <w:tab w:val="left" w:pos="298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A700" w14:textId="065D9BE9" w:rsidR="00283339" w:rsidRPr="00A57F3F" w:rsidRDefault="00283339" w:rsidP="009427B5">
    <w:pPr>
      <w:pStyle w:val="Antet"/>
      <w:rPr>
        <w:b/>
        <w:color w:val="000000" w:themeColor="text1"/>
        <w:sz w:val="18"/>
        <w:szCs w:val="18"/>
      </w:rPr>
    </w:pPr>
    <w:bookmarkStart w:id="3" w:name="_Hlk24373406"/>
    <w:bookmarkStart w:id="4" w:name="_Hlk24373407"/>
    <w:r w:rsidRPr="00D32C37"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65E70599" wp14:editId="0EB16D29">
          <wp:simplePos x="0" y="0"/>
          <wp:positionH relativeFrom="page">
            <wp:posOffset>540385</wp:posOffset>
          </wp:positionH>
          <wp:positionV relativeFrom="page">
            <wp:posOffset>360045</wp:posOffset>
          </wp:positionV>
          <wp:extent cx="899280" cy="899280"/>
          <wp:effectExtent l="0" t="0" r="0" b="0"/>
          <wp:wrapTight wrapText="bothSides">
            <wp:wrapPolygon edited="0">
              <wp:start x="6407" y="0"/>
              <wp:lineTo x="3203" y="1831"/>
              <wp:lineTo x="0" y="5492"/>
              <wp:lineTo x="0" y="16017"/>
              <wp:lineTo x="5034" y="21051"/>
              <wp:lineTo x="6407" y="21051"/>
              <wp:lineTo x="14644" y="21051"/>
              <wp:lineTo x="16017" y="21051"/>
              <wp:lineTo x="21051" y="16017"/>
              <wp:lineTo x="21051" y="5492"/>
              <wp:lineTo x="17847" y="1831"/>
              <wp:lineTo x="14644" y="0"/>
              <wp:lineTo x="6407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28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  <w:p w14:paraId="6184692C" w14:textId="5032F690" w:rsidR="00283339" w:rsidRPr="009427B5" w:rsidRDefault="00283339" w:rsidP="009427B5">
    <w:pPr>
      <w:pStyle w:val="Antet"/>
    </w:pPr>
    <w:r w:rsidRPr="00D32C37">
      <w:rPr>
        <w:noProof/>
        <w:lang w:eastAsia="ro-RO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7A477E0" wp14:editId="125105E3">
              <wp:simplePos x="0" y="0"/>
              <wp:positionH relativeFrom="margin">
                <wp:posOffset>1029335</wp:posOffset>
              </wp:positionH>
              <wp:positionV relativeFrom="page">
                <wp:posOffset>392430</wp:posOffset>
              </wp:positionV>
              <wp:extent cx="4922520" cy="762000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252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4AE6CF" w14:textId="77777777" w:rsidR="00283339" w:rsidRDefault="00283339" w:rsidP="009427B5">
                          <w:pPr>
                            <w:pStyle w:val="Instituie"/>
                            <w:spacing w:after="0" w:line="240" w:lineRule="auto"/>
                          </w:pPr>
                          <w:r>
                            <w:t xml:space="preserve">Ministerul Lucrărilor Publice, </w:t>
                          </w:r>
                        </w:p>
                        <w:p w14:paraId="6285817E" w14:textId="77777777" w:rsidR="00283339" w:rsidRPr="0016561B" w:rsidRDefault="00283339" w:rsidP="009427B5">
                          <w:pPr>
                            <w:pStyle w:val="Instituie"/>
                            <w:spacing w:after="0" w:line="240" w:lineRule="auto"/>
                          </w:pPr>
                          <w:r>
                            <w:t xml:space="preserve">Dezvoltării și Administrației 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A477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1.05pt;margin-top:30.9pt;width:387.6pt;height:60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" stroked="f">
              <v:textbox>
                <w:txbxContent>
                  <w:p w14:paraId="664AE6CF" w14:textId="77777777" w:rsidR="00283339" w:rsidRDefault="00283339" w:rsidP="009427B5">
                    <w:pPr>
                      <w:pStyle w:val="Instituie"/>
                      <w:spacing w:after="0" w:line="240" w:lineRule="auto"/>
                    </w:pPr>
                    <w:r>
                      <w:t xml:space="preserve">Ministerul Lucrărilor Publice, </w:t>
                    </w:r>
                  </w:p>
                  <w:p w14:paraId="6285817E" w14:textId="77777777" w:rsidR="00283339" w:rsidRPr="0016561B" w:rsidRDefault="00283339" w:rsidP="009427B5">
                    <w:pPr>
                      <w:pStyle w:val="Instituie"/>
                      <w:spacing w:after="0" w:line="240" w:lineRule="auto"/>
                    </w:pPr>
                    <w:r>
                      <w:t xml:space="preserve">Dezvoltării și Administrației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76A3"/>
    <w:multiLevelType w:val="hybridMultilevel"/>
    <w:tmpl w:val="1938E6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76E85"/>
    <w:multiLevelType w:val="multilevel"/>
    <w:tmpl w:val="5BBA6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057C10"/>
    <w:multiLevelType w:val="hybridMultilevel"/>
    <w:tmpl w:val="7B7E045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D59D4"/>
    <w:multiLevelType w:val="hybridMultilevel"/>
    <w:tmpl w:val="BEFC78C6"/>
    <w:lvl w:ilvl="0" w:tplc="92AC75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CD72F5"/>
    <w:multiLevelType w:val="hybridMultilevel"/>
    <w:tmpl w:val="57C490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32CD4"/>
    <w:multiLevelType w:val="hybridMultilevel"/>
    <w:tmpl w:val="DB8ACA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267C4"/>
    <w:multiLevelType w:val="hybridMultilevel"/>
    <w:tmpl w:val="AA0AB3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35727"/>
    <w:multiLevelType w:val="hybridMultilevel"/>
    <w:tmpl w:val="6FF464C0"/>
    <w:lvl w:ilvl="0" w:tplc="90BC28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attachedTemplate r:id="rId1"/>
  <w:mailMerge>
    <w:mainDocumentType w:val="formLetters"/>
    <w:dataType w:val="textFile"/>
    <w:activeRecord w:val="-1"/>
  </w:mailMerge>
  <w:defaultTabStop w:val="720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419"/>
    <w:rsid w:val="00002E8D"/>
    <w:rsid w:val="0000387B"/>
    <w:rsid w:val="00005229"/>
    <w:rsid w:val="00005FE2"/>
    <w:rsid w:val="00011FD0"/>
    <w:rsid w:val="00011FD3"/>
    <w:rsid w:val="000148AD"/>
    <w:rsid w:val="0002011D"/>
    <w:rsid w:val="00020489"/>
    <w:rsid w:val="00021706"/>
    <w:rsid w:val="00024135"/>
    <w:rsid w:val="00026858"/>
    <w:rsid w:val="00026C05"/>
    <w:rsid w:val="00027B9D"/>
    <w:rsid w:val="00030BDE"/>
    <w:rsid w:val="00030C5B"/>
    <w:rsid w:val="000310B4"/>
    <w:rsid w:val="000327CB"/>
    <w:rsid w:val="00032B8E"/>
    <w:rsid w:val="0003430C"/>
    <w:rsid w:val="000343CC"/>
    <w:rsid w:val="000347C2"/>
    <w:rsid w:val="000352AD"/>
    <w:rsid w:val="000354E0"/>
    <w:rsid w:val="00037898"/>
    <w:rsid w:val="00042754"/>
    <w:rsid w:val="00043572"/>
    <w:rsid w:val="000456EA"/>
    <w:rsid w:val="00046510"/>
    <w:rsid w:val="00046D2F"/>
    <w:rsid w:val="000471AD"/>
    <w:rsid w:val="000473DC"/>
    <w:rsid w:val="00051354"/>
    <w:rsid w:val="00052696"/>
    <w:rsid w:val="00057059"/>
    <w:rsid w:val="000573A5"/>
    <w:rsid w:val="00057C27"/>
    <w:rsid w:val="000637C6"/>
    <w:rsid w:val="00064373"/>
    <w:rsid w:val="0006559F"/>
    <w:rsid w:val="00065A62"/>
    <w:rsid w:val="0006631E"/>
    <w:rsid w:val="000678F8"/>
    <w:rsid w:val="0007081C"/>
    <w:rsid w:val="000716EF"/>
    <w:rsid w:val="00073666"/>
    <w:rsid w:val="00075943"/>
    <w:rsid w:val="00075A6F"/>
    <w:rsid w:val="00077A72"/>
    <w:rsid w:val="00077CC8"/>
    <w:rsid w:val="00086951"/>
    <w:rsid w:val="00086966"/>
    <w:rsid w:val="00091DB9"/>
    <w:rsid w:val="0009287A"/>
    <w:rsid w:val="00092F55"/>
    <w:rsid w:val="00093CA3"/>
    <w:rsid w:val="00094040"/>
    <w:rsid w:val="00095994"/>
    <w:rsid w:val="0009700C"/>
    <w:rsid w:val="000A0248"/>
    <w:rsid w:val="000A2C54"/>
    <w:rsid w:val="000A5B53"/>
    <w:rsid w:val="000A602B"/>
    <w:rsid w:val="000A6AC0"/>
    <w:rsid w:val="000A7AF2"/>
    <w:rsid w:val="000B0F47"/>
    <w:rsid w:val="000B1BA5"/>
    <w:rsid w:val="000B438B"/>
    <w:rsid w:val="000B4950"/>
    <w:rsid w:val="000B4B9C"/>
    <w:rsid w:val="000C15D1"/>
    <w:rsid w:val="000C1D6D"/>
    <w:rsid w:val="000C5148"/>
    <w:rsid w:val="000C63DF"/>
    <w:rsid w:val="000C6469"/>
    <w:rsid w:val="000D181D"/>
    <w:rsid w:val="000D1936"/>
    <w:rsid w:val="000D1D91"/>
    <w:rsid w:val="000D2927"/>
    <w:rsid w:val="000D3FA1"/>
    <w:rsid w:val="000E07C8"/>
    <w:rsid w:val="000E2FB3"/>
    <w:rsid w:val="000E3471"/>
    <w:rsid w:val="000E47A7"/>
    <w:rsid w:val="000E5A3D"/>
    <w:rsid w:val="000E6A33"/>
    <w:rsid w:val="000F10DF"/>
    <w:rsid w:val="000F1E1F"/>
    <w:rsid w:val="000F29D6"/>
    <w:rsid w:val="000F2A1F"/>
    <w:rsid w:val="000F2D9A"/>
    <w:rsid w:val="000F32D7"/>
    <w:rsid w:val="000F3D86"/>
    <w:rsid w:val="000F40FC"/>
    <w:rsid w:val="000F4170"/>
    <w:rsid w:val="000F470B"/>
    <w:rsid w:val="000F5C6B"/>
    <w:rsid w:val="0010313A"/>
    <w:rsid w:val="00103F5C"/>
    <w:rsid w:val="001054F2"/>
    <w:rsid w:val="001055B6"/>
    <w:rsid w:val="00105C65"/>
    <w:rsid w:val="00106810"/>
    <w:rsid w:val="00106ACF"/>
    <w:rsid w:val="00111ABF"/>
    <w:rsid w:val="00112D29"/>
    <w:rsid w:val="00113E54"/>
    <w:rsid w:val="0011531F"/>
    <w:rsid w:val="00116E14"/>
    <w:rsid w:val="00120DA7"/>
    <w:rsid w:val="00121291"/>
    <w:rsid w:val="001235F5"/>
    <w:rsid w:val="00126BEF"/>
    <w:rsid w:val="00130025"/>
    <w:rsid w:val="00130CED"/>
    <w:rsid w:val="0013132A"/>
    <w:rsid w:val="00132275"/>
    <w:rsid w:val="00133A69"/>
    <w:rsid w:val="00137256"/>
    <w:rsid w:val="00140161"/>
    <w:rsid w:val="001414F2"/>
    <w:rsid w:val="0014215F"/>
    <w:rsid w:val="00142E15"/>
    <w:rsid w:val="00144792"/>
    <w:rsid w:val="001448E5"/>
    <w:rsid w:val="00145D95"/>
    <w:rsid w:val="00146894"/>
    <w:rsid w:val="00147CD6"/>
    <w:rsid w:val="00151F09"/>
    <w:rsid w:val="00152052"/>
    <w:rsid w:val="00152B15"/>
    <w:rsid w:val="00153A3B"/>
    <w:rsid w:val="0015467D"/>
    <w:rsid w:val="0015515F"/>
    <w:rsid w:val="001601EA"/>
    <w:rsid w:val="00162422"/>
    <w:rsid w:val="00162AD6"/>
    <w:rsid w:val="00162DA9"/>
    <w:rsid w:val="00162E6C"/>
    <w:rsid w:val="001633A6"/>
    <w:rsid w:val="0016361C"/>
    <w:rsid w:val="00163CED"/>
    <w:rsid w:val="00167993"/>
    <w:rsid w:val="00170FFF"/>
    <w:rsid w:val="0017283A"/>
    <w:rsid w:val="00172AE9"/>
    <w:rsid w:val="001731C1"/>
    <w:rsid w:val="001740C6"/>
    <w:rsid w:val="001760A9"/>
    <w:rsid w:val="001800CF"/>
    <w:rsid w:val="001825BD"/>
    <w:rsid w:val="00185AFB"/>
    <w:rsid w:val="001866DB"/>
    <w:rsid w:val="001876E2"/>
    <w:rsid w:val="00187738"/>
    <w:rsid w:val="00187B8E"/>
    <w:rsid w:val="0019075C"/>
    <w:rsid w:val="00191D76"/>
    <w:rsid w:val="00193032"/>
    <w:rsid w:val="0019325B"/>
    <w:rsid w:val="00195AB7"/>
    <w:rsid w:val="0019612A"/>
    <w:rsid w:val="0019647A"/>
    <w:rsid w:val="00197405"/>
    <w:rsid w:val="001A0AB5"/>
    <w:rsid w:val="001A1EFB"/>
    <w:rsid w:val="001A323E"/>
    <w:rsid w:val="001A6CEC"/>
    <w:rsid w:val="001B0B7C"/>
    <w:rsid w:val="001B13FF"/>
    <w:rsid w:val="001B227A"/>
    <w:rsid w:val="001B43B1"/>
    <w:rsid w:val="001B5DBD"/>
    <w:rsid w:val="001C0D09"/>
    <w:rsid w:val="001C1164"/>
    <w:rsid w:val="001C21DE"/>
    <w:rsid w:val="001C24DA"/>
    <w:rsid w:val="001C2AA1"/>
    <w:rsid w:val="001C4447"/>
    <w:rsid w:val="001C56E0"/>
    <w:rsid w:val="001C6A82"/>
    <w:rsid w:val="001D0041"/>
    <w:rsid w:val="001D4C1B"/>
    <w:rsid w:val="001D6353"/>
    <w:rsid w:val="001D63AD"/>
    <w:rsid w:val="001D6A0D"/>
    <w:rsid w:val="001E28BD"/>
    <w:rsid w:val="001E351B"/>
    <w:rsid w:val="001E4B84"/>
    <w:rsid w:val="001E4CAA"/>
    <w:rsid w:val="001E5611"/>
    <w:rsid w:val="001E61E7"/>
    <w:rsid w:val="001F021F"/>
    <w:rsid w:val="001F262D"/>
    <w:rsid w:val="001F2808"/>
    <w:rsid w:val="001F3601"/>
    <w:rsid w:val="001F41DB"/>
    <w:rsid w:val="001F5151"/>
    <w:rsid w:val="001F5C98"/>
    <w:rsid w:val="001F5EED"/>
    <w:rsid w:val="001F6599"/>
    <w:rsid w:val="00200728"/>
    <w:rsid w:val="002022FA"/>
    <w:rsid w:val="00204BAC"/>
    <w:rsid w:val="00207D6A"/>
    <w:rsid w:val="0021242E"/>
    <w:rsid w:val="00213537"/>
    <w:rsid w:val="00214109"/>
    <w:rsid w:val="002141B2"/>
    <w:rsid w:val="00214EFF"/>
    <w:rsid w:val="00217D84"/>
    <w:rsid w:val="00220069"/>
    <w:rsid w:val="002213C2"/>
    <w:rsid w:val="00225237"/>
    <w:rsid w:val="00225501"/>
    <w:rsid w:val="00230100"/>
    <w:rsid w:val="00231C82"/>
    <w:rsid w:val="00232264"/>
    <w:rsid w:val="002342B9"/>
    <w:rsid w:val="00237763"/>
    <w:rsid w:val="00242A2E"/>
    <w:rsid w:val="00243408"/>
    <w:rsid w:val="002452BF"/>
    <w:rsid w:val="00246368"/>
    <w:rsid w:val="00246A4A"/>
    <w:rsid w:val="00250013"/>
    <w:rsid w:val="002508D8"/>
    <w:rsid w:val="00250A1C"/>
    <w:rsid w:val="002520BA"/>
    <w:rsid w:val="00253274"/>
    <w:rsid w:val="00253DEB"/>
    <w:rsid w:val="002543E0"/>
    <w:rsid w:val="00255CF4"/>
    <w:rsid w:val="002569EC"/>
    <w:rsid w:val="00256CE4"/>
    <w:rsid w:val="002605DD"/>
    <w:rsid w:val="002607BE"/>
    <w:rsid w:val="002616F0"/>
    <w:rsid w:val="00263239"/>
    <w:rsid w:val="0026456D"/>
    <w:rsid w:val="002653DC"/>
    <w:rsid w:val="00265CCA"/>
    <w:rsid w:val="00266795"/>
    <w:rsid w:val="00266FF2"/>
    <w:rsid w:val="00270EA6"/>
    <w:rsid w:val="002721E7"/>
    <w:rsid w:val="0027274A"/>
    <w:rsid w:val="002747BB"/>
    <w:rsid w:val="002774B4"/>
    <w:rsid w:val="00277522"/>
    <w:rsid w:val="002776FE"/>
    <w:rsid w:val="00280C97"/>
    <w:rsid w:val="00283339"/>
    <w:rsid w:val="00284484"/>
    <w:rsid w:val="00287B1A"/>
    <w:rsid w:val="00290785"/>
    <w:rsid w:val="00290DE8"/>
    <w:rsid w:val="00291C5A"/>
    <w:rsid w:val="00291E5A"/>
    <w:rsid w:val="00292089"/>
    <w:rsid w:val="002937D4"/>
    <w:rsid w:val="002943FA"/>
    <w:rsid w:val="00295550"/>
    <w:rsid w:val="002974FC"/>
    <w:rsid w:val="002A0B2C"/>
    <w:rsid w:val="002A119E"/>
    <w:rsid w:val="002A3DBF"/>
    <w:rsid w:val="002A4748"/>
    <w:rsid w:val="002A4BA2"/>
    <w:rsid w:val="002A5326"/>
    <w:rsid w:val="002A712C"/>
    <w:rsid w:val="002B2203"/>
    <w:rsid w:val="002B42F2"/>
    <w:rsid w:val="002B67D0"/>
    <w:rsid w:val="002B6A71"/>
    <w:rsid w:val="002B6F2E"/>
    <w:rsid w:val="002B7B0E"/>
    <w:rsid w:val="002C2744"/>
    <w:rsid w:val="002C2AF2"/>
    <w:rsid w:val="002C31F8"/>
    <w:rsid w:val="002C46C8"/>
    <w:rsid w:val="002C79E0"/>
    <w:rsid w:val="002D07B4"/>
    <w:rsid w:val="002D388F"/>
    <w:rsid w:val="002D7B9A"/>
    <w:rsid w:val="002E22DB"/>
    <w:rsid w:val="002E3F0C"/>
    <w:rsid w:val="002E694F"/>
    <w:rsid w:val="002E6C96"/>
    <w:rsid w:val="002E7D17"/>
    <w:rsid w:val="002F0150"/>
    <w:rsid w:val="002F1C7B"/>
    <w:rsid w:val="002F301F"/>
    <w:rsid w:val="002F3D9E"/>
    <w:rsid w:val="002F74D7"/>
    <w:rsid w:val="00303499"/>
    <w:rsid w:val="00303960"/>
    <w:rsid w:val="00306D47"/>
    <w:rsid w:val="00310670"/>
    <w:rsid w:val="00315756"/>
    <w:rsid w:val="00315882"/>
    <w:rsid w:val="00320496"/>
    <w:rsid w:val="00320781"/>
    <w:rsid w:val="00320857"/>
    <w:rsid w:val="003209CB"/>
    <w:rsid w:val="00321A64"/>
    <w:rsid w:val="00322600"/>
    <w:rsid w:val="00322B17"/>
    <w:rsid w:val="00323C6C"/>
    <w:rsid w:val="003245B3"/>
    <w:rsid w:val="00325AED"/>
    <w:rsid w:val="00325B10"/>
    <w:rsid w:val="0032628E"/>
    <w:rsid w:val="0032641C"/>
    <w:rsid w:val="0032670A"/>
    <w:rsid w:val="0032779C"/>
    <w:rsid w:val="00333711"/>
    <w:rsid w:val="00335271"/>
    <w:rsid w:val="00341D1B"/>
    <w:rsid w:val="0034404A"/>
    <w:rsid w:val="003461E2"/>
    <w:rsid w:val="00347C7D"/>
    <w:rsid w:val="00347E00"/>
    <w:rsid w:val="003530EB"/>
    <w:rsid w:val="00353AF7"/>
    <w:rsid w:val="00355855"/>
    <w:rsid w:val="003560FE"/>
    <w:rsid w:val="00360ACA"/>
    <w:rsid w:val="00363989"/>
    <w:rsid w:val="00366186"/>
    <w:rsid w:val="0036640F"/>
    <w:rsid w:val="003674DA"/>
    <w:rsid w:val="00371AB5"/>
    <w:rsid w:val="00371FDC"/>
    <w:rsid w:val="00372F16"/>
    <w:rsid w:val="00373736"/>
    <w:rsid w:val="00374025"/>
    <w:rsid w:val="00374045"/>
    <w:rsid w:val="003746C4"/>
    <w:rsid w:val="003748DE"/>
    <w:rsid w:val="00375D2D"/>
    <w:rsid w:val="00375E52"/>
    <w:rsid w:val="00376217"/>
    <w:rsid w:val="003804BF"/>
    <w:rsid w:val="0038108D"/>
    <w:rsid w:val="00383BEA"/>
    <w:rsid w:val="00384A40"/>
    <w:rsid w:val="00384D3A"/>
    <w:rsid w:val="00385939"/>
    <w:rsid w:val="0038622C"/>
    <w:rsid w:val="003869D2"/>
    <w:rsid w:val="00387F9E"/>
    <w:rsid w:val="00391531"/>
    <w:rsid w:val="0039383F"/>
    <w:rsid w:val="0039406F"/>
    <w:rsid w:val="003A00FC"/>
    <w:rsid w:val="003A09F7"/>
    <w:rsid w:val="003A1B9D"/>
    <w:rsid w:val="003A25A5"/>
    <w:rsid w:val="003A2848"/>
    <w:rsid w:val="003A2AC8"/>
    <w:rsid w:val="003A3366"/>
    <w:rsid w:val="003A5FC0"/>
    <w:rsid w:val="003B10F4"/>
    <w:rsid w:val="003B14DE"/>
    <w:rsid w:val="003B2534"/>
    <w:rsid w:val="003C28B2"/>
    <w:rsid w:val="003C3DCB"/>
    <w:rsid w:val="003C49CC"/>
    <w:rsid w:val="003C6071"/>
    <w:rsid w:val="003D217E"/>
    <w:rsid w:val="003D38E2"/>
    <w:rsid w:val="003D4083"/>
    <w:rsid w:val="003D6C30"/>
    <w:rsid w:val="003E0337"/>
    <w:rsid w:val="003E1488"/>
    <w:rsid w:val="003E17BE"/>
    <w:rsid w:val="003E2A28"/>
    <w:rsid w:val="003E2C35"/>
    <w:rsid w:val="003E3822"/>
    <w:rsid w:val="003E3CA8"/>
    <w:rsid w:val="003E6BFD"/>
    <w:rsid w:val="003F06BD"/>
    <w:rsid w:val="003F2559"/>
    <w:rsid w:val="003F3866"/>
    <w:rsid w:val="003F4170"/>
    <w:rsid w:val="003F4DE5"/>
    <w:rsid w:val="003F594A"/>
    <w:rsid w:val="003F610B"/>
    <w:rsid w:val="003F6AD4"/>
    <w:rsid w:val="003F7027"/>
    <w:rsid w:val="003F713B"/>
    <w:rsid w:val="00400895"/>
    <w:rsid w:val="004021FB"/>
    <w:rsid w:val="00402640"/>
    <w:rsid w:val="0040515E"/>
    <w:rsid w:val="00407F34"/>
    <w:rsid w:val="004105CA"/>
    <w:rsid w:val="00410F21"/>
    <w:rsid w:val="00412BBD"/>
    <w:rsid w:val="00416F3A"/>
    <w:rsid w:val="004217FF"/>
    <w:rsid w:val="004239F9"/>
    <w:rsid w:val="00423A02"/>
    <w:rsid w:val="00425415"/>
    <w:rsid w:val="00425520"/>
    <w:rsid w:val="00425647"/>
    <w:rsid w:val="004269AC"/>
    <w:rsid w:val="00426B46"/>
    <w:rsid w:val="00426E94"/>
    <w:rsid w:val="00427A98"/>
    <w:rsid w:val="0043009B"/>
    <w:rsid w:val="004314E5"/>
    <w:rsid w:val="004330E9"/>
    <w:rsid w:val="0043661A"/>
    <w:rsid w:val="0044043A"/>
    <w:rsid w:val="0044128A"/>
    <w:rsid w:val="0044164A"/>
    <w:rsid w:val="00441CD1"/>
    <w:rsid w:val="00442331"/>
    <w:rsid w:val="00442451"/>
    <w:rsid w:val="00444D09"/>
    <w:rsid w:val="004455DD"/>
    <w:rsid w:val="00446341"/>
    <w:rsid w:val="0044661E"/>
    <w:rsid w:val="00452D27"/>
    <w:rsid w:val="00453509"/>
    <w:rsid w:val="004538E5"/>
    <w:rsid w:val="0045420F"/>
    <w:rsid w:val="00455895"/>
    <w:rsid w:val="00455BF8"/>
    <w:rsid w:val="00455CB1"/>
    <w:rsid w:val="0045754D"/>
    <w:rsid w:val="0045781F"/>
    <w:rsid w:val="00457853"/>
    <w:rsid w:val="0046027A"/>
    <w:rsid w:val="0046047C"/>
    <w:rsid w:val="00460643"/>
    <w:rsid w:val="004619EA"/>
    <w:rsid w:val="00462182"/>
    <w:rsid w:val="004621A5"/>
    <w:rsid w:val="00470986"/>
    <w:rsid w:val="004710EF"/>
    <w:rsid w:val="004714A4"/>
    <w:rsid w:val="00474C33"/>
    <w:rsid w:val="00476FC9"/>
    <w:rsid w:val="004772B4"/>
    <w:rsid w:val="00477E91"/>
    <w:rsid w:val="00480370"/>
    <w:rsid w:val="0048094C"/>
    <w:rsid w:val="00481F3C"/>
    <w:rsid w:val="004839EE"/>
    <w:rsid w:val="00483D51"/>
    <w:rsid w:val="00485483"/>
    <w:rsid w:val="00487165"/>
    <w:rsid w:val="004872C3"/>
    <w:rsid w:val="0049179A"/>
    <w:rsid w:val="004924A7"/>
    <w:rsid w:val="00492AFD"/>
    <w:rsid w:val="00497086"/>
    <w:rsid w:val="00497373"/>
    <w:rsid w:val="004A028E"/>
    <w:rsid w:val="004A30CA"/>
    <w:rsid w:val="004A31DB"/>
    <w:rsid w:val="004A4294"/>
    <w:rsid w:val="004A6875"/>
    <w:rsid w:val="004B1BCA"/>
    <w:rsid w:val="004B364A"/>
    <w:rsid w:val="004B386C"/>
    <w:rsid w:val="004B3E1D"/>
    <w:rsid w:val="004B63EA"/>
    <w:rsid w:val="004C02B6"/>
    <w:rsid w:val="004C02DA"/>
    <w:rsid w:val="004C3254"/>
    <w:rsid w:val="004C4EFA"/>
    <w:rsid w:val="004C6335"/>
    <w:rsid w:val="004C6D1D"/>
    <w:rsid w:val="004D19F8"/>
    <w:rsid w:val="004D24DD"/>
    <w:rsid w:val="004D2B16"/>
    <w:rsid w:val="004D4075"/>
    <w:rsid w:val="004E096A"/>
    <w:rsid w:val="004E1BEC"/>
    <w:rsid w:val="004E218A"/>
    <w:rsid w:val="004E2BBA"/>
    <w:rsid w:val="004E481C"/>
    <w:rsid w:val="004E4E61"/>
    <w:rsid w:val="004E5C91"/>
    <w:rsid w:val="004E6004"/>
    <w:rsid w:val="004E67D5"/>
    <w:rsid w:val="004E6991"/>
    <w:rsid w:val="004E74C3"/>
    <w:rsid w:val="004E789C"/>
    <w:rsid w:val="004F1B90"/>
    <w:rsid w:val="004F51FC"/>
    <w:rsid w:val="004F6703"/>
    <w:rsid w:val="005000FB"/>
    <w:rsid w:val="00502401"/>
    <w:rsid w:val="00510ED4"/>
    <w:rsid w:val="005111AE"/>
    <w:rsid w:val="005127F3"/>
    <w:rsid w:val="00512909"/>
    <w:rsid w:val="00512DE4"/>
    <w:rsid w:val="00513277"/>
    <w:rsid w:val="00514016"/>
    <w:rsid w:val="005144CA"/>
    <w:rsid w:val="00514CDC"/>
    <w:rsid w:val="00515733"/>
    <w:rsid w:val="005159A3"/>
    <w:rsid w:val="00515F18"/>
    <w:rsid w:val="0051661A"/>
    <w:rsid w:val="00516D45"/>
    <w:rsid w:val="00523FCB"/>
    <w:rsid w:val="0052444B"/>
    <w:rsid w:val="00524D1E"/>
    <w:rsid w:val="0052615F"/>
    <w:rsid w:val="00527B03"/>
    <w:rsid w:val="00531A31"/>
    <w:rsid w:val="00531C6E"/>
    <w:rsid w:val="00532227"/>
    <w:rsid w:val="00535BB3"/>
    <w:rsid w:val="00535F87"/>
    <w:rsid w:val="005403CA"/>
    <w:rsid w:val="00540822"/>
    <w:rsid w:val="005411FE"/>
    <w:rsid w:val="0054481D"/>
    <w:rsid w:val="00545C22"/>
    <w:rsid w:val="00551D53"/>
    <w:rsid w:val="005528DF"/>
    <w:rsid w:val="00553920"/>
    <w:rsid w:val="00554B0A"/>
    <w:rsid w:val="005572FB"/>
    <w:rsid w:val="00560348"/>
    <w:rsid w:val="00561632"/>
    <w:rsid w:val="00562CC3"/>
    <w:rsid w:val="00563428"/>
    <w:rsid w:val="00565BD7"/>
    <w:rsid w:val="00565DDD"/>
    <w:rsid w:val="00566318"/>
    <w:rsid w:val="005705F7"/>
    <w:rsid w:val="00570FF0"/>
    <w:rsid w:val="0057174D"/>
    <w:rsid w:val="00571CDB"/>
    <w:rsid w:val="00573791"/>
    <w:rsid w:val="00574880"/>
    <w:rsid w:val="005769E7"/>
    <w:rsid w:val="00577437"/>
    <w:rsid w:val="005827AB"/>
    <w:rsid w:val="00584E4E"/>
    <w:rsid w:val="00585C8B"/>
    <w:rsid w:val="005910A2"/>
    <w:rsid w:val="0059180D"/>
    <w:rsid w:val="005927D6"/>
    <w:rsid w:val="0059395D"/>
    <w:rsid w:val="00594A75"/>
    <w:rsid w:val="00595E8A"/>
    <w:rsid w:val="005970AA"/>
    <w:rsid w:val="00597EA4"/>
    <w:rsid w:val="005A080C"/>
    <w:rsid w:val="005A0CF7"/>
    <w:rsid w:val="005A3AF7"/>
    <w:rsid w:val="005B064C"/>
    <w:rsid w:val="005B23B5"/>
    <w:rsid w:val="005B23CC"/>
    <w:rsid w:val="005B2F2D"/>
    <w:rsid w:val="005B3FFC"/>
    <w:rsid w:val="005B4CF3"/>
    <w:rsid w:val="005C22A6"/>
    <w:rsid w:val="005C345A"/>
    <w:rsid w:val="005C36E7"/>
    <w:rsid w:val="005C37B1"/>
    <w:rsid w:val="005C51CF"/>
    <w:rsid w:val="005C716A"/>
    <w:rsid w:val="005D0519"/>
    <w:rsid w:val="005D1A93"/>
    <w:rsid w:val="005D253C"/>
    <w:rsid w:val="005D2D40"/>
    <w:rsid w:val="005D3D60"/>
    <w:rsid w:val="005D5409"/>
    <w:rsid w:val="005D712B"/>
    <w:rsid w:val="005E1612"/>
    <w:rsid w:val="005E25BB"/>
    <w:rsid w:val="005E5076"/>
    <w:rsid w:val="005E57B3"/>
    <w:rsid w:val="005E73DE"/>
    <w:rsid w:val="005F5E6E"/>
    <w:rsid w:val="0060360A"/>
    <w:rsid w:val="00604986"/>
    <w:rsid w:val="0060633B"/>
    <w:rsid w:val="00610A3D"/>
    <w:rsid w:val="00613050"/>
    <w:rsid w:val="006141B0"/>
    <w:rsid w:val="00615A5E"/>
    <w:rsid w:val="006178AB"/>
    <w:rsid w:val="006211A4"/>
    <w:rsid w:val="00621288"/>
    <w:rsid w:val="0062183C"/>
    <w:rsid w:val="00621BE9"/>
    <w:rsid w:val="00626006"/>
    <w:rsid w:val="00632652"/>
    <w:rsid w:val="00633B4B"/>
    <w:rsid w:val="006343B9"/>
    <w:rsid w:val="006349AE"/>
    <w:rsid w:val="0063518A"/>
    <w:rsid w:val="006363A4"/>
    <w:rsid w:val="00636CC9"/>
    <w:rsid w:val="00640134"/>
    <w:rsid w:val="006406E7"/>
    <w:rsid w:val="0064633A"/>
    <w:rsid w:val="00646DF9"/>
    <w:rsid w:val="00651629"/>
    <w:rsid w:val="0065492D"/>
    <w:rsid w:val="00654998"/>
    <w:rsid w:val="00656F22"/>
    <w:rsid w:val="006574C3"/>
    <w:rsid w:val="006603D3"/>
    <w:rsid w:val="00660DE4"/>
    <w:rsid w:val="00661AB6"/>
    <w:rsid w:val="0066225F"/>
    <w:rsid w:val="00662627"/>
    <w:rsid w:val="006653F6"/>
    <w:rsid w:val="006654E5"/>
    <w:rsid w:val="006672AF"/>
    <w:rsid w:val="00670175"/>
    <w:rsid w:val="00670C64"/>
    <w:rsid w:val="00671EA2"/>
    <w:rsid w:val="00672C97"/>
    <w:rsid w:val="00675683"/>
    <w:rsid w:val="00675B85"/>
    <w:rsid w:val="006770FD"/>
    <w:rsid w:val="0068141A"/>
    <w:rsid w:val="00681BCC"/>
    <w:rsid w:val="0068219C"/>
    <w:rsid w:val="00684419"/>
    <w:rsid w:val="00684482"/>
    <w:rsid w:val="00685A0A"/>
    <w:rsid w:val="0068660C"/>
    <w:rsid w:val="0069137F"/>
    <w:rsid w:val="006926DC"/>
    <w:rsid w:val="006927A9"/>
    <w:rsid w:val="006956BC"/>
    <w:rsid w:val="00695A57"/>
    <w:rsid w:val="00697836"/>
    <w:rsid w:val="006A09D1"/>
    <w:rsid w:val="006A17F1"/>
    <w:rsid w:val="006A1AA0"/>
    <w:rsid w:val="006A236B"/>
    <w:rsid w:val="006A348B"/>
    <w:rsid w:val="006A6D59"/>
    <w:rsid w:val="006A7E0C"/>
    <w:rsid w:val="006B3F06"/>
    <w:rsid w:val="006B491F"/>
    <w:rsid w:val="006B5121"/>
    <w:rsid w:val="006B6382"/>
    <w:rsid w:val="006B7097"/>
    <w:rsid w:val="006B785F"/>
    <w:rsid w:val="006C0608"/>
    <w:rsid w:val="006C0AB7"/>
    <w:rsid w:val="006C12FA"/>
    <w:rsid w:val="006C4A21"/>
    <w:rsid w:val="006C5824"/>
    <w:rsid w:val="006C5DA8"/>
    <w:rsid w:val="006C5EA6"/>
    <w:rsid w:val="006C7717"/>
    <w:rsid w:val="006D150A"/>
    <w:rsid w:val="006E0E3C"/>
    <w:rsid w:val="006E2C44"/>
    <w:rsid w:val="006E304E"/>
    <w:rsid w:val="006E3794"/>
    <w:rsid w:val="006E451E"/>
    <w:rsid w:val="006E4F88"/>
    <w:rsid w:val="006E67CD"/>
    <w:rsid w:val="006F087D"/>
    <w:rsid w:val="006F24B6"/>
    <w:rsid w:val="006F2636"/>
    <w:rsid w:val="006F2E31"/>
    <w:rsid w:val="006F34A3"/>
    <w:rsid w:val="006F38C6"/>
    <w:rsid w:val="006F3E9B"/>
    <w:rsid w:val="007006A9"/>
    <w:rsid w:val="00702801"/>
    <w:rsid w:val="00704491"/>
    <w:rsid w:val="00706398"/>
    <w:rsid w:val="00707E33"/>
    <w:rsid w:val="007117CB"/>
    <w:rsid w:val="007117FA"/>
    <w:rsid w:val="00712CB0"/>
    <w:rsid w:val="00712CE1"/>
    <w:rsid w:val="007166E8"/>
    <w:rsid w:val="007172FC"/>
    <w:rsid w:val="0072025D"/>
    <w:rsid w:val="00723DE2"/>
    <w:rsid w:val="007241B5"/>
    <w:rsid w:val="007246B5"/>
    <w:rsid w:val="00724C6E"/>
    <w:rsid w:val="00726D61"/>
    <w:rsid w:val="0072798F"/>
    <w:rsid w:val="00727B4C"/>
    <w:rsid w:val="00731820"/>
    <w:rsid w:val="00731F4F"/>
    <w:rsid w:val="007334D3"/>
    <w:rsid w:val="00733810"/>
    <w:rsid w:val="00734927"/>
    <w:rsid w:val="00735622"/>
    <w:rsid w:val="00735718"/>
    <w:rsid w:val="0074008E"/>
    <w:rsid w:val="00740374"/>
    <w:rsid w:val="00747598"/>
    <w:rsid w:val="007477B8"/>
    <w:rsid w:val="00752145"/>
    <w:rsid w:val="007521BC"/>
    <w:rsid w:val="00752E0E"/>
    <w:rsid w:val="00753D9C"/>
    <w:rsid w:val="0075404F"/>
    <w:rsid w:val="0075507E"/>
    <w:rsid w:val="007605C4"/>
    <w:rsid w:val="00760FC2"/>
    <w:rsid w:val="007617BB"/>
    <w:rsid w:val="00761801"/>
    <w:rsid w:val="00761BD9"/>
    <w:rsid w:val="00762B6F"/>
    <w:rsid w:val="00763D3B"/>
    <w:rsid w:val="00765DFF"/>
    <w:rsid w:val="00771C7B"/>
    <w:rsid w:val="0077319B"/>
    <w:rsid w:val="007755C4"/>
    <w:rsid w:val="0077605A"/>
    <w:rsid w:val="00777EA9"/>
    <w:rsid w:val="00777ECF"/>
    <w:rsid w:val="0078095B"/>
    <w:rsid w:val="00784E86"/>
    <w:rsid w:val="00785190"/>
    <w:rsid w:val="007863C8"/>
    <w:rsid w:val="0078757D"/>
    <w:rsid w:val="00791E5A"/>
    <w:rsid w:val="007926EC"/>
    <w:rsid w:val="007929CD"/>
    <w:rsid w:val="00796B2D"/>
    <w:rsid w:val="00797139"/>
    <w:rsid w:val="007A0731"/>
    <w:rsid w:val="007A2C52"/>
    <w:rsid w:val="007A415A"/>
    <w:rsid w:val="007B2DC9"/>
    <w:rsid w:val="007B3624"/>
    <w:rsid w:val="007B4292"/>
    <w:rsid w:val="007B53EA"/>
    <w:rsid w:val="007C44F9"/>
    <w:rsid w:val="007C484B"/>
    <w:rsid w:val="007C687C"/>
    <w:rsid w:val="007C6B82"/>
    <w:rsid w:val="007D0945"/>
    <w:rsid w:val="007D1D66"/>
    <w:rsid w:val="007D51AB"/>
    <w:rsid w:val="007D539D"/>
    <w:rsid w:val="007D59A7"/>
    <w:rsid w:val="007E096B"/>
    <w:rsid w:val="007E1189"/>
    <w:rsid w:val="007E1BD0"/>
    <w:rsid w:val="007E2896"/>
    <w:rsid w:val="007E4D33"/>
    <w:rsid w:val="007E4F55"/>
    <w:rsid w:val="007E58D3"/>
    <w:rsid w:val="007E5FD8"/>
    <w:rsid w:val="007F1664"/>
    <w:rsid w:val="007F268F"/>
    <w:rsid w:val="007F31B8"/>
    <w:rsid w:val="007F3315"/>
    <w:rsid w:val="007F35ED"/>
    <w:rsid w:val="007F414C"/>
    <w:rsid w:val="007F46BE"/>
    <w:rsid w:val="007F5FC9"/>
    <w:rsid w:val="007F648E"/>
    <w:rsid w:val="00806E2D"/>
    <w:rsid w:val="00812C99"/>
    <w:rsid w:val="00812EE9"/>
    <w:rsid w:val="00816DD4"/>
    <w:rsid w:val="00820489"/>
    <w:rsid w:val="00823838"/>
    <w:rsid w:val="008259FD"/>
    <w:rsid w:val="00825FF7"/>
    <w:rsid w:val="0083144B"/>
    <w:rsid w:val="008314E2"/>
    <w:rsid w:val="00832168"/>
    <w:rsid w:val="00833BBD"/>
    <w:rsid w:val="00833BD2"/>
    <w:rsid w:val="00835554"/>
    <w:rsid w:val="0083790D"/>
    <w:rsid w:val="0084097C"/>
    <w:rsid w:val="00840B0C"/>
    <w:rsid w:val="00840CCC"/>
    <w:rsid w:val="00842379"/>
    <w:rsid w:val="00844F23"/>
    <w:rsid w:val="00845928"/>
    <w:rsid w:val="00847156"/>
    <w:rsid w:val="00847291"/>
    <w:rsid w:val="008473C5"/>
    <w:rsid w:val="00847CDC"/>
    <w:rsid w:val="00850CA2"/>
    <w:rsid w:val="0085160D"/>
    <w:rsid w:val="0085250A"/>
    <w:rsid w:val="008541D5"/>
    <w:rsid w:val="008566A9"/>
    <w:rsid w:val="00861584"/>
    <w:rsid w:val="00861ACC"/>
    <w:rsid w:val="00862D8D"/>
    <w:rsid w:val="00867DDD"/>
    <w:rsid w:val="00867F5A"/>
    <w:rsid w:val="00870C94"/>
    <w:rsid w:val="0087239C"/>
    <w:rsid w:val="008737BE"/>
    <w:rsid w:val="00874792"/>
    <w:rsid w:val="00875489"/>
    <w:rsid w:val="00882E59"/>
    <w:rsid w:val="00883114"/>
    <w:rsid w:val="00883E3C"/>
    <w:rsid w:val="00884DDC"/>
    <w:rsid w:val="008858BB"/>
    <w:rsid w:val="008863AB"/>
    <w:rsid w:val="00886DDF"/>
    <w:rsid w:val="00887AA5"/>
    <w:rsid w:val="00891226"/>
    <w:rsid w:val="00891AA5"/>
    <w:rsid w:val="00894249"/>
    <w:rsid w:val="00894BAA"/>
    <w:rsid w:val="00895332"/>
    <w:rsid w:val="00895A72"/>
    <w:rsid w:val="008A1D01"/>
    <w:rsid w:val="008A3949"/>
    <w:rsid w:val="008A5B4A"/>
    <w:rsid w:val="008A7F5A"/>
    <w:rsid w:val="008B16B8"/>
    <w:rsid w:val="008B1996"/>
    <w:rsid w:val="008B2529"/>
    <w:rsid w:val="008B4801"/>
    <w:rsid w:val="008B49C3"/>
    <w:rsid w:val="008B4DD1"/>
    <w:rsid w:val="008C0798"/>
    <w:rsid w:val="008C174C"/>
    <w:rsid w:val="008C1D7C"/>
    <w:rsid w:val="008C2486"/>
    <w:rsid w:val="008C285A"/>
    <w:rsid w:val="008C39DE"/>
    <w:rsid w:val="008C4154"/>
    <w:rsid w:val="008C54D2"/>
    <w:rsid w:val="008C5FE9"/>
    <w:rsid w:val="008C7CEF"/>
    <w:rsid w:val="008D1289"/>
    <w:rsid w:val="008D2E7B"/>
    <w:rsid w:val="008D35D3"/>
    <w:rsid w:val="008D4642"/>
    <w:rsid w:val="008D59DA"/>
    <w:rsid w:val="008D675C"/>
    <w:rsid w:val="008E1089"/>
    <w:rsid w:val="008E2530"/>
    <w:rsid w:val="008E278A"/>
    <w:rsid w:val="008E2F8E"/>
    <w:rsid w:val="008E3B52"/>
    <w:rsid w:val="008E3D30"/>
    <w:rsid w:val="008E49DD"/>
    <w:rsid w:val="008E632F"/>
    <w:rsid w:val="008E6833"/>
    <w:rsid w:val="008E6F53"/>
    <w:rsid w:val="008F11D2"/>
    <w:rsid w:val="008F5ED9"/>
    <w:rsid w:val="008F60D0"/>
    <w:rsid w:val="008F77A9"/>
    <w:rsid w:val="0090150F"/>
    <w:rsid w:val="00902FCC"/>
    <w:rsid w:val="0090326C"/>
    <w:rsid w:val="00903D9B"/>
    <w:rsid w:val="00905FC3"/>
    <w:rsid w:val="00907C35"/>
    <w:rsid w:val="00912DD7"/>
    <w:rsid w:val="00913D04"/>
    <w:rsid w:val="009143C6"/>
    <w:rsid w:val="009153B3"/>
    <w:rsid w:val="009167F9"/>
    <w:rsid w:val="00916E10"/>
    <w:rsid w:val="00920471"/>
    <w:rsid w:val="0092071C"/>
    <w:rsid w:val="00920C9E"/>
    <w:rsid w:val="00920D4E"/>
    <w:rsid w:val="009215B4"/>
    <w:rsid w:val="00922207"/>
    <w:rsid w:val="0092292E"/>
    <w:rsid w:val="00926EED"/>
    <w:rsid w:val="00926F84"/>
    <w:rsid w:val="00930A79"/>
    <w:rsid w:val="00931CFC"/>
    <w:rsid w:val="00932A3D"/>
    <w:rsid w:val="00933FB7"/>
    <w:rsid w:val="00934002"/>
    <w:rsid w:val="00935997"/>
    <w:rsid w:val="009402F0"/>
    <w:rsid w:val="00940CEC"/>
    <w:rsid w:val="00941C6E"/>
    <w:rsid w:val="009427B5"/>
    <w:rsid w:val="00944EE2"/>
    <w:rsid w:val="00944EE8"/>
    <w:rsid w:val="00947D97"/>
    <w:rsid w:val="009507F0"/>
    <w:rsid w:val="00951010"/>
    <w:rsid w:val="00962143"/>
    <w:rsid w:val="00963447"/>
    <w:rsid w:val="00965BEC"/>
    <w:rsid w:val="009679D2"/>
    <w:rsid w:val="00967A4D"/>
    <w:rsid w:val="00967CBA"/>
    <w:rsid w:val="009709F1"/>
    <w:rsid w:val="00971A68"/>
    <w:rsid w:val="00974506"/>
    <w:rsid w:val="0097533B"/>
    <w:rsid w:val="009754AD"/>
    <w:rsid w:val="009766F6"/>
    <w:rsid w:val="00976D2C"/>
    <w:rsid w:val="009804ED"/>
    <w:rsid w:val="0098128B"/>
    <w:rsid w:val="00982741"/>
    <w:rsid w:val="00982CA5"/>
    <w:rsid w:val="00983E51"/>
    <w:rsid w:val="00984B3C"/>
    <w:rsid w:val="0098506D"/>
    <w:rsid w:val="00985A17"/>
    <w:rsid w:val="00987363"/>
    <w:rsid w:val="00987379"/>
    <w:rsid w:val="009911C8"/>
    <w:rsid w:val="009915BB"/>
    <w:rsid w:val="0099161E"/>
    <w:rsid w:val="00992F91"/>
    <w:rsid w:val="00992F9A"/>
    <w:rsid w:val="009955D1"/>
    <w:rsid w:val="00995C84"/>
    <w:rsid w:val="00995F26"/>
    <w:rsid w:val="009973CB"/>
    <w:rsid w:val="00997EF4"/>
    <w:rsid w:val="009A1461"/>
    <w:rsid w:val="009A4A9D"/>
    <w:rsid w:val="009A64E8"/>
    <w:rsid w:val="009B0779"/>
    <w:rsid w:val="009B0A61"/>
    <w:rsid w:val="009B0F6E"/>
    <w:rsid w:val="009B194F"/>
    <w:rsid w:val="009B5863"/>
    <w:rsid w:val="009B649B"/>
    <w:rsid w:val="009B7165"/>
    <w:rsid w:val="009C468B"/>
    <w:rsid w:val="009C63A3"/>
    <w:rsid w:val="009D0D21"/>
    <w:rsid w:val="009D0E0C"/>
    <w:rsid w:val="009D20E1"/>
    <w:rsid w:val="009D3F64"/>
    <w:rsid w:val="009D48DE"/>
    <w:rsid w:val="009D639F"/>
    <w:rsid w:val="009D64E3"/>
    <w:rsid w:val="009D68A1"/>
    <w:rsid w:val="009E00DB"/>
    <w:rsid w:val="009E2D6C"/>
    <w:rsid w:val="009E3D83"/>
    <w:rsid w:val="009E447F"/>
    <w:rsid w:val="009E4765"/>
    <w:rsid w:val="009E702D"/>
    <w:rsid w:val="009E7728"/>
    <w:rsid w:val="009E7B09"/>
    <w:rsid w:val="009F05F8"/>
    <w:rsid w:val="009F3FA4"/>
    <w:rsid w:val="009F4F28"/>
    <w:rsid w:val="009F4F50"/>
    <w:rsid w:val="009F56B2"/>
    <w:rsid w:val="009F5FED"/>
    <w:rsid w:val="009F79F6"/>
    <w:rsid w:val="00A02160"/>
    <w:rsid w:val="00A03EC4"/>
    <w:rsid w:val="00A04F66"/>
    <w:rsid w:val="00A0737E"/>
    <w:rsid w:val="00A07725"/>
    <w:rsid w:val="00A11A3E"/>
    <w:rsid w:val="00A1515F"/>
    <w:rsid w:val="00A165B8"/>
    <w:rsid w:val="00A16E61"/>
    <w:rsid w:val="00A21E54"/>
    <w:rsid w:val="00A22969"/>
    <w:rsid w:val="00A23213"/>
    <w:rsid w:val="00A25866"/>
    <w:rsid w:val="00A266A9"/>
    <w:rsid w:val="00A27EBB"/>
    <w:rsid w:val="00A305ED"/>
    <w:rsid w:val="00A306E3"/>
    <w:rsid w:val="00A366F6"/>
    <w:rsid w:val="00A3739D"/>
    <w:rsid w:val="00A37917"/>
    <w:rsid w:val="00A40F12"/>
    <w:rsid w:val="00A4102D"/>
    <w:rsid w:val="00A424FF"/>
    <w:rsid w:val="00A43382"/>
    <w:rsid w:val="00A50A09"/>
    <w:rsid w:val="00A50CEE"/>
    <w:rsid w:val="00A52C34"/>
    <w:rsid w:val="00A552FC"/>
    <w:rsid w:val="00A5649E"/>
    <w:rsid w:val="00A578BE"/>
    <w:rsid w:val="00A57D61"/>
    <w:rsid w:val="00A61134"/>
    <w:rsid w:val="00A62B73"/>
    <w:rsid w:val="00A63112"/>
    <w:rsid w:val="00A63418"/>
    <w:rsid w:val="00A63E2C"/>
    <w:rsid w:val="00A63E35"/>
    <w:rsid w:val="00A65519"/>
    <w:rsid w:val="00A669A4"/>
    <w:rsid w:val="00A67CBF"/>
    <w:rsid w:val="00A7139B"/>
    <w:rsid w:val="00A7171B"/>
    <w:rsid w:val="00A71826"/>
    <w:rsid w:val="00A75E8B"/>
    <w:rsid w:val="00A81C39"/>
    <w:rsid w:val="00A84E07"/>
    <w:rsid w:val="00A850A5"/>
    <w:rsid w:val="00A858F0"/>
    <w:rsid w:val="00A85925"/>
    <w:rsid w:val="00A8621C"/>
    <w:rsid w:val="00A86ACE"/>
    <w:rsid w:val="00A9002D"/>
    <w:rsid w:val="00A90291"/>
    <w:rsid w:val="00A90A07"/>
    <w:rsid w:val="00A92AC6"/>
    <w:rsid w:val="00A94EF3"/>
    <w:rsid w:val="00A95AAA"/>
    <w:rsid w:val="00A95BC2"/>
    <w:rsid w:val="00A96BE1"/>
    <w:rsid w:val="00A97D57"/>
    <w:rsid w:val="00AA08BC"/>
    <w:rsid w:val="00AA152F"/>
    <w:rsid w:val="00AA2418"/>
    <w:rsid w:val="00AA2913"/>
    <w:rsid w:val="00AA3A79"/>
    <w:rsid w:val="00AA620D"/>
    <w:rsid w:val="00AB0BAC"/>
    <w:rsid w:val="00AB177A"/>
    <w:rsid w:val="00AB196A"/>
    <w:rsid w:val="00AB4D97"/>
    <w:rsid w:val="00AB4EB1"/>
    <w:rsid w:val="00AB5AE5"/>
    <w:rsid w:val="00AB5CE5"/>
    <w:rsid w:val="00AB5EF4"/>
    <w:rsid w:val="00AC20EA"/>
    <w:rsid w:val="00AC27B9"/>
    <w:rsid w:val="00AC567C"/>
    <w:rsid w:val="00AC65D7"/>
    <w:rsid w:val="00AC7645"/>
    <w:rsid w:val="00AC7AA4"/>
    <w:rsid w:val="00AD08CA"/>
    <w:rsid w:val="00AD0C2F"/>
    <w:rsid w:val="00AD1DD6"/>
    <w:rsid w:val="00AD2206"/>
    <w:rsid w:val="00AD61C2"/>
    <w:rsid w:val="00AD621A"/>
    <w:rsid w:val="00AE0990"/>
    <w:rsid w:val="00AE2086"/>
    <w:rsid w:val="00AE3CBF"/>
    <w:rsid w:val="00AE4465"/>
    <w:rsid w:val="00AE7DFF"/>
    <w:rsid w:val="00AF3CF0"/>
    <w:rsid w:val="00AF5305"/>
    <w:rsid w:val="00AF716B"/>
    <w:rsid w:val="00AF7D14"/>
    <w:rsid w:val="00AF7DF3"/>
    <w:rsid w:val="00AF7E5B"/>
    <w:rsid w:val="00B02C99"/>
    <w:rsid w:val="00B02F17"/>
    <w:rsid w:val="00B03864"/>
    <w:rsid w:val="00B044E0"/>
    <w:rsid w:val="00B05C9D"/>
    <w:rsid w:val="00B11390"/>
    <w:rsid w:val="00B11F54"/>
    <w:rsid w:val="00B12236"/>
    <w:rsid w:val="00B14292"/>
    <w:rsid w:val="00B1582B"/>
    <w:rsid w:val="00B20D2C"/>
    <w:rsid w:val="00B23274"/>
    <w:rsid w:val="00B2356B"/>
    <w:rsid w:val="00B24165"/>
    <w:rsid w:val="00B24FE1"/>
    <w:rsid w:val="00B2630A"/>
    <w:rsid w:val="00B30AA6"/>
    <w:rsid w:val="00B30EC0"/>
    <w:rsid w:val="00B3266A"/>
    <w:rsid w:val="00B346A6"/>
    <w:rsid w:val="00B34815"/>
    <w:rsid w:val="00B41B67"/>
    <w:rsid w:val="00B42647"/>
    <w:rsid w:val="00B448B3"/>
    <w:rsid w:val="00B45740"/>
    <w:rsid w:val="00B459E4"/>
    <w:rsid w:val="00B46190"/>
    <w:rsid w:val="00B47BF4"/>
    <w:rsid w:val="00B50091"/>
    <w:rsid w:val="00B512B5"/>
    <w:rsid w:val="00B51502"/>
    <w:rsid w:val="00B5430F"/>
    <w:rsid w:val="00B5565E"/>
    <w:rsid w:val="00B56920"/>
    <w:rsid w:val="00B56992"/>
    <w:rsid w:val="00B5790D"/>
    <w:rsid w:val="00B60969"/>
    <w:rsid w:val="00B6509A"/>
    <w:rsid w:val="00B704A9"/>
    <w:rsid w:val="00B71A18"/>
    <w:rsid w:val="00B7248F"/>
    <w:rsid w:val="00B73F56"/>
    <w:rsid w:val="00B75D59"/>
    <w:rsid w:val="00B83193"/>
    <w:rsid w:val="00B83E9C"/>
    <w:rsid w:val="00B849DB"/>
    <w:rsid w:val="00B857E1"/>
    <w:rsid w:val="00B86281"/>
    <w:rsid w:val="00B87B68"/>
    <w:rsid w:val="00B87EB3"/>
    <w:rsid w:val="00B91F6D"/>
    <w:rsid w:val="00B948ED"/>
    <w:rsid w:val="00B949DE"/>
    <w:rsid w:val="00B94C03"/>
    <w:rsid w:val="00B95B1C"/>
    <w:rsid w:val="00BA0BE6"/>
    <w:rsid w:val="00BA1A8D"/>
    <w:rsid w:val="00BA31A6"/>
    <w:rsid w:val="00BA46B2"/>
    <w:rsid w:val="00BA55B7"/>
    <w:rsid w:val="00BA692D"/>
    <w:rsid w:val="00BA6E82"/>
    <w:rsid w:val="00BA7791"/>
    <w:rsid w:val="00BA78D2"/>
    <w:rsid w:val="00BA7960"/>
    <w:rsid w:val="00BB248B"/>
    <w:rsid w:val="00BB3B6C"/>
    <w:rsid w:val="00BB5115"/>
    <w:rsid w:val="00BB6A73"/>
    <w:rsid w:val="00BB6F84"/>
    <w:rsid w:val="00BB7544"/>
    <w:rsid w:val="00BB7F12"/>
    <w:rsid w:val="00BC1BEF"/>
    <w:rsid w:val="00BC1BF9"/>
    <w:rsid w:val="00BC1F9E"/>
    <w:rsid w:val="00BC2520"/>
    <w:rsid w:val="00BC4C30"/>
    <w:rsid w:val="00BC6D8E"/>
    <w:rsid w:val="00BC7621"/>
    <w:rsid w:val="00BD3F6C"/>
    <w:rsid w:val="00BD4E09"/>
    <w:rsid w:val="00BD6175"/>
    <w:rsid w:val="00BD6EFA"/>
    <w:rsid w:val="00BD70CF"/>
    <w:rsid w:val="00BE204F"/>
    <w:rsid w:val="00BE3586"/>
    <w:rsid w:val="00BE46E3"/>
    <w:rsid w:val="00BE5214"/>
    <w:rsid w:val="00BF3946"/>
    <w:rsid w:val="00BF491A"/>
    <w:rsid w:val="00BF5EAD"/>
    <w:rsid w:val="00BF66FE"/>
    <w:rsid w:val="00BF724D"/>
    <w:rsid w:val="00C00332"/>
    <w:rsid w:val="00C00694"/>
    <w:rsid w:val="00C02559"/>
    <w:rsid w:val="00C0521A"/>
    <w:rsid w:val="00C055A8"/>
    <w:rsid w:val="00C07FBB"/>
    <w:rsid w:val="00C110B5"/>
    <w:rsid w:val="00C11614"/>
    <w:rsid w:val="00C12FE4"/>
    <w:rsid w:val="00C137DD"/>
    <w:rsid w:val="00C14590"/>
    <w:rsid w:val="00C1557A"/>
    <w:rsid w:val="00C15698"/>
    <w:rsid w:val="00C15BBE"/>
    <w:rsid w:val="00C17908"/>
    <w:rsid w:val="00C215A3"/>
    <w:rsid w:val="00C21AAF"/>
    <w:rsid w:val="00C21F50"/>
    <w:rsid w:val="00C22FD1"/>
    <w:rsid w:val="00C24120"/>
    <w:rsid w:val="00C241A9"/>
    <w:rsid w:val="00C24666"/>
    <w:rsid w:val="00C251C6"/>
    <w:rsid w:val="00C25AC2"/>
    <w:rsid w:val="00C2750B"/>
    <w:rsid w:val="00C318D3"/>
    <w:rsid w:val="00C331F6"/>
    <w:rsid w:val="00C333CD"/>
    <w:rsid w:val="00C3352F"/>
    <w:rsid w:val="00C34C45"/>
    <w:rsid w:val="00C366E6"/>
    <w:rsid w:val="00C36E38"/>
    <w:rsid w:val="00C444DF"/>
    <w:rsid w:val="00C50117"/>
    <w:rsid w:val="00C50A40"/>
    <w:rsid w:val="00C5174A"/>
    <w:rsid w:val="00C51ECC"/>
    <w:rsid w:val="00C52A31"/>
    <w:rsid w:val="00C53736"/>
    <w:rsid w:val="00C548F2"/>
    <w:rsid w:val="00C549A2"/>
    <w:rsid w:val="00C55204"/>
    <w:rsid w:val="00C57BC8"/>
    <w:rsid w:val="00C61CD9"/>
    <w:rsid w:val="00C63AB5"/>
    <w:rsid w:val="00C64B27"/>
    <w:rsid w:val="00C65B76"/>
    <w:rsid w:val="00C65D2F"/>
    <w:rsid w:val="00C6637F"/>
    <w:rsid w:val="00C67B02"/>
    <w:rsid w:val="00C71917"/>
    <w:rsid w:val="00C7212E"/>
    <w:rsid w:val="00C72981"/>
    <w:rsid w:val="00C73AE5"/>
    <w:rsid w:val="00C7432E"/>
    <w:rsid w:val="00C816A2"/>
    <w:rsid w:val="00C8194E"/>
    <w:rsid w:val="00C82F89"/>
    <w:rsid w:val="00C834B3"/>
    <w:rsid w:val="00C85CBE"/>
    <w:rsid w:val="00C8622E"/>
    <w:rsid w:val="00C86BA2"/>
    <w:rsid w:val="00C90571"/>
    <w:rsid w:val="00C9108A"/>
    <w:rsid w:val="00C9386D"/>
    <w:rsid w:val="00C93AE1"/>
    <w:rsid w:val="00C940E4"/>
    <w:rsid w:val="00CA0EC8"/>
    <w:rsid w:val="00CA2D26"/>
    <w:rsid w:val="00CA5D08"/>
    <w:rsid w:val="00CA5D14"/>
    <w:rsid w:val="00CA64C9"/>
    <w:rsid w:val="00CA76D6"/>
    <w:rsid w:val="00CA7BC4"/>
    <w:rsid w:val="00CA7E14"/>
    <w:rsid w:val="00CB07CF"/>
    <w:rsid w:val="00CB1824"/>
    <w:rsid w:val="00CB239C"/>
    <w:rsid w:val="00CB2701"/>
    <w:rsid w:val="00CB3989"/>
    <w:rsid w:val="00CB4DF9"/>
    <w:rsid w:val="00CC0281"/>
    <w:rsid w:val="00CC0532"/>
    <w:rsid w:val="00CC0C53"/>
    <w:rsid w:val="00CC1F6D"/>
    <w:rsid w:val="00CC47C3"/>
    <w:rsid w:val="00CC5661"/>
    <w:rsid w:val="00CC767B"/>
    <w:rsid w:val="00CC7B81"/>
    <w:rsid w:val="00CD1DA3"/>
    <w:rsid w:val="00CD3705"/>
    <w:rsid w:val="00CD57B2"/>
    <w:rsid w:val="00CD5A1D"/>
    <w:rsid w:val="00CE15F7"/>
    <w:rsid w:val="00CE50B9"/>
    <w:rsid w:val="00CE511C"/>
    <w:rsid w:val="00CE6557"/>
    <w:rsid w:val="00CF16EE"/>
    <w:rsid w:val="00CF1F77"/>
    <w:rsid w:val="00CF249A"/>
    <w:rsid w:val="00CF3CAC"/>
    <w:rsid w:val="00CF46E9"/>
    <w:rsid w:val="00CF4760"/>
    <w:rsid w:val="00CF4F53"/>
    <w:rsid w:val="00D00327"/>
    <w:rsid w:val="00D0092E"/>
    <w:rsid w:val="00D00E55"/>
    <w:rsid w:val="00D04E4C"/>
    <w:rsid w:val="00D10636"/>
    <w:rsid w:val="00D11015"/>
    <w:rsid w:val="00D11756"/>
    <w:rsid w:val="00D132FB"/>
    <w:rsid w:val="00D14D41"/>
    <w:rsid w:val="00D16767"/>
    <w:rsid w:val="00D244E4"/>
    <w:rsid w:val="00D2615C"/>
    <w:rsid w:val="00D27F94"/>
    <w:rsid w:val="00D31955"/>
    <w:rsid w:val="00D347C8"/>
    <w:rsid w:val="00D414EA"/>
    <w:rsid w:val="00D42B73"/>
    <w:rsid w:val="00D47C2A"/>
    <w:rsid w:val="00D53A07"/>
    <w:rsid w:val="00D53C3A"/>
    <w:rsid w:val="00D54016"/>
    <w:rsid w:val="00D55013"/>
    <w:rsid w:val="00D55A90"/>
    <w:rsid w:val="00D56470"/>
    <w:rsid w:val="00D57B53"/>
    <w:rsid w:val="00D67BD7"/>
    <w:rsid w:val="00D67DD6"/>
    <w:rsid w:val="00D714BE"/>
    <w:rsid w:val="00D740FF"/>
    <w:rsid w:val="00D764EF"/>
    <w:rsid w:val="00D770D9"/>
    <w:rsid w:val="00D82746"/>
    <w:rsid w:val="00D84E5A"/>
    <w:rsid w:val="00D863CF"/>
    <w:rsid w:val="00D86FAF"/>
    <w:rsid w:val="00D90CF2"/>
    <w:rsid w:val="00D91B53"/>
    <w:rsid w:val="00D92F57"/>
    <w:rsid w:val="00D9476D"/>
    <w:rsid w:val="00D9508B"/>
    <w:rsid w:val="00D958B7"/>
    <w:rsid w:val="00D96241"/>
    <w:rsid w:val="00D970C2"/>
    <w:rsid w:val="00DA2287"/>
    <w:rsid w:val="00DA2C72"/>
    <w:rsid w:val="00DA5B88"/>
    <w:rsid w:val="00DB19D4"/>
    <w:rsid w:val="00DB1DAA"/>
    <w:rsid w:val="00DB6837"/>
    <w:rsid w:val="00DB6A85"/>
    <w:rsid w:val="00DB6DDB"/>
    <w:rsid w:val="00DC01D2"/>
    <w:rsid w:val="00DC0520"/>
    <w:rsid w:val="00DC0B86"/>
    <w:rsid w:val="00DC12A9"/>
    <w:rsid w:val="00DC38B7"/>
    <w:rsid w:val="00DC4AC1"/>
    <w:rsid w:val="00DC4ED5"/>
    <w:rsid w:val="00DC6B0B"/>
    <w:rsid w:val="00DC7126"/>
    <w:rsid w:val="00DD353B"/>
    <w:rsid w:val="00DD5897"/>
    <w:rsid w:val="00DD6A39"/>
    <w:rsid w:val="00DE25A0"/>
    <w:rsid w:val="00DE37DC"/>
    <w:rsid w:val="00DE380A"/>
    <w:rsid w:val="00DE3894"/>
    <w:rsid w:val="00DE6993"/>
    <w:rsid w:val="00DE6D9E"/>
    <w:rsid w:val="00DE7CE0"/>
    <w:rsid w:val="00DF1994"/>
    <w:rsid w:val="00DF25B5"/>
    <w:rsid w:val="00DF3419"/>
    <w:rsid w:val="00DF66FF"/>
    <w:rsid w:val="00E00664"/>
    <w:rsid w:val="00E0081B"/>
    <w:rsid w:val="00E008CC"/>
    <w:rsid w:val="00E00F2B"/>
    <w:rsid w:val="00E01606"/>
    <w:rsid w:val="00E01768"/>
    <w:rsid w:val="00E0202C"/>
    <w:rsid w:val="00E06F65"/>
    <w:rsid w:val="00E11C11"/>
    <w:rsid w:val="00E11E19"/>
    <w:rsid w:val="00E12132"/>
    <w:rsid w:val="00E1352C"/>
    <w:rsid w:val="00E140EA"/>
    <w:rsid w:val="00E15D8C"/>
    <w:rsid w:val="00E16C96"/>
    <w:rsid w:val="00E20060"/>
    <w:rsid w:val="00E2264B"/>
    <w:rsid w:val="00E25B9D"/>
    <w:rsid w:val="00E25BF6"/>
    <w:rsid w:val="00E32C56"/>
    <w:rsid w:val="00E33CC8"/>
    <w:rsid w:val="00E3492C"/>
    <w:rsid w:val="00E34A46"/>
    <w:rsid w:val="00E36083"/>
    <w:rsid w:val="00E36444"/>
    <w:rsid w:val="00E4093C"/>
    <w:rsid w:val="00E41734"/>
    <w:rsid w:val="00E4345F"/>
    <w:rsid w:val="00E43C3B"/>
    <w:rsid w:val="00E443DB"/>
    <w:rsid w:val="00E44421"/>
    <w:rsid w:val="00E44B6E"/>
    <w:rsid w:val="00E501D0"/>
    <w:rsid w:val="00E5074A"/>
    <w:rsid w:val="00E526C5"/>
    <w:rsid w:val="00E52F7B"/>
    <w:rsid w:val="00E548DB"/>
    <w:rsid w:val="00E55DE1"/>
    <w:rsid w:val="00E61235"/>
    <w:rsid w:val="00E62A73"/>
    <w:rsid w:val="00E62C55"/>
    <w:rsid w:val="00E6376C"/>
    <w:rsid w:val="00E66D18"/>
    <w:rsid w:val="00E72FD9"/>
    <w:rsid w:val="00E73954"/>
    <w:rsid w:val="00E73D44"/>
    <w:rsid w:val="00E73DFA"/>
    <w:rsid w:val="00E76995"/>
    <w:rsid w:val="00E8117D"/>
    <w:rsid w:val="00E817C7"/>
    <w:rsid w:val="00E81911"/>
    <w:rsid w:val="00E835F6"/>
    <w:rsid w:val="00E847AA"/>
    <w:rsid w:val="00E85754"/>
    <w:rsid w:val="00E87C2C"/>
    <w:rsid w:val="00E91DF9"/>
    <w:rsid w:val="00E92654"/>
    <w:rsid w:val="00E930C4"/>
    <w:rsid w:val="00E945F4"/>
    <w:rsid w:val="00E9702C"/>
    <w:rsid w:val="00E97927"/>
    <w:rsid w:val="00EA0924"/>
    <w:rsid w:val="00EA12FD"/>
    <w:rsid w:val="00EA288E"/>
    <w:rsid w:val="00EA37F5"/>
    <w:rsid w:val="00EA4ABF"/>
    <w:rsid w:val="00EA6601"/>
    <w:rsid w:val="00EA6FDD"/>
    <w:rsid w:val="00EB025E"/>
    <w:rsid w:val="00EB488A"/>
    <w:rsid w:val="00EB4AD9"/>
    <w:rsid w:val="00EB5F7E"/>
    <w:rsid w:val="00EB78B8"/>
    <w:rsid w:val="00EB7B3A"/>
    <w:rsid w:val="00EB7F23"/>
    <w:rsid w:val="00EC1E49"/>
    <w:rsid w:val="00EC2459"/>
    <w:rsid w:val="00EC39BE"/>
    <w:rsid w:val="00ED031F"/>
    <w:rsid w:val="00ED13E9"/>
    <w:rsid w:val="00ED41D6"/>
    <w:rsid w:val="00ED5B5D"/>
    <w:rsid w:val="00ED6243"/>
    <w:rsid w:val="00ED75FA"/>
    <w:rsid w:val="00ED79ED"/>
    <w:rsid w:val="00EE2775"/>
    <w:rsid w:val="00EE5DEF"/>
    <w:rsid w:val="00EE64A1"/>
    <w:rsid w:val="00EE70EC"/>
    <w:rsid w:val="00EE7521"/>
    <w:rsid w:val="00EE76FA"/>
    <w:rsid w:val="00EE76FC"/>
    <w:rsid w:val="00EF0C63"/>
    <w:rsid w:val="00EF16AA"/>
    <w:rsid w:val="00EF314B"/>
    <w:rsid w:val="00EF4734"/>
    <w:rsid w:val="00EF6501"/>
    <w:rsid w:val="00EF6C6A"/>
    <w:rsid w:val="00F011D4"/>
    <w:rsid w:val="00F03803"/>
    <w:rsid w:val="00F04715"/>
    <w:rsid w:val="00F04FDA"/>
    <w:rsid w:val="00F058C2"/>
    <w:rsid w:val="00F05AD2"/>
    <w:rsid w:val="00F066D6"/>
    <w:rsid w:val="00F07297"/>
    <w:rsid w:val="00F11107"/>
    <w:rsid w:val="00F1200C"/>
    <w:rsid w:val="00F13793"/>
    <w:rsid w:val="00F1614A"/>
    <w:rsid w:val="00F166D3"/>
    <w:rsid w:val="00F16739"/>
    <w:rsid w:val="00F20CBC"/>
    <w:rsid w:val="00F217D4"/>
    <w:rsid w:val="00F23C36"/>
    <w:rsid w:val="00F23CB5"/>
    <w:rsid w:val="00F270EC"/>
    <w:rsid w:val="00F34D5D"/>
    <w:rsid w:val="00F3592F"/>
    <w:rsid w:val="00F36B4B"/>
    <w:rsid w:val="00F37117"/>
    <w:rsid w:val="00F37C02"/>
    <w:rsid w:val="00F37D0E"/>
    <w:rsid w:val="00F4021F"/>
    <w:rsid w:val="00F40F8B"/>
    <w:rsid w:val="00F41650"/>
    <w:rsid w:val="00F439F7"/>
    <w:rsid w:val="00F43DE2"/>
    <w:rsid w:val="00F440B0"/>
    <w:rsid w:val="00F45987"/>
    <w:rsid w:val="00F46390"/>
    <w:rsid w:val="00F51D7A"/>
    <w:rsid w:val="00F563B5"/>
    <w:rsid w:val="00F570E7"/>
    <w:rsid w:val="00F60E0C"/>
    <w:rsid w:val="00F60E72"/>
    <w:rsid w:val="00F6407F"/>
    <w:rsid w:val="00F647A8"/>
    <w:rsid w:val="00F6551C"/>
    <w:rsid w:val="00F658A8"/>
    <w:rsid w:val="00F660BD"/>
    <w:rsid w:val="00F6793C"/>
    <w:rsid w:val="00F715DB"/>
    <w:rsid w:val="00F72A07"/>
    <w:rsid w:val="00F7654A"/>
    <w:rsid w:val="00F76C91"/>
    <w:rsid w:val="00F76D4F"/>
    <w:rsid w:val="00F76E29"/>
    <w:rsid w:val="00F8213F"/>
    <w:rsid w:val="00F82E0B"/>
    <w:rsid w:val="00F8351D"/>
    <w:rsid w:val="00F83559"/>
    <w:rsid w:val="00F836CC"/>
    <w:rsid w:val="00F85723"/>
    <w:rsid w:val="00F90A8E"/>
    <w:rsid w:val="00F93310"/>
    <w:rsid w:val="00F9399D"/>
    <w:rsid w:val="00F93CB8"/>
    <w:rsid w:val="00F95983"/>
    <w:rsid w:val="00F97E3A"/>
    <w:rsid w:val="00FA1288"/>
    <w:rsid w:val="00FA4662"/>
    <w:rsid w:val="00FA505B"/>
    <w:rsid w:val="00FA519F"/>
    <w:rsid w:val="00FA7182"/>
    <w:rsid w:val="00FB1F0D"/>
    <w:rsid w:val="00FB48B1"/>
    <w:rsid w:val="00FB4E3E"/>
    <w:rsid w:val="00FB507E"/>
    <w:rsid w:val="00FB7FFD"/>
    <w:rsid w:val="00FC225C"/>
    <w:rsid w:val="00FC3B63"/>
    <w:rsid w:val="00FC434B"/>
    <w:rsid w:val="00FC78E3"/>
    <w:rsid w:val="00FC79B2"/>
    <w:rsid w:val="00FD01F6"/>
    <w:rsid w:val="00FD1083"/>
    <w:rsid w:val="00FD14B3"/>
    <w:rsid w:val="00FD3134"/>
    <w:rsid w:val="00FD3141"/>
    <w:rsid w:val="00FD461C"/>
    <w:rsid w:val="00FD504B"/>
    <w:rsid w:val="00FD64EB"/>
    <w:rsid w:val="00FE03B4"/>
    <w:rsid w:val="00FE0512"/>
    <w:rsid w:val="00FE152C"/>
    <w:rsid w:val="00FE1E07"/>
    <w:rsid w:val="00FE3259"/>
    <w:rsid w:val="00FE3B83"/>
    <w:rsid w:val="00FE505C"/>
    <w:rsid w:val="00FE59FD"/>
    <w:rsid w:val="00FE5C37"/>
    <w:rsid w:val="00FE6655"/>
    <w:rsid w:val="00FE748B"/>
    <w:rsid w:val="00FF32AF"/>
    <w:rsid w:val="00FF3F82"/>
    <w:rsid w:val="00FF4A06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  <w14:docId w14:val="29AED713"/>
  <w15:docId w15:val="{0AEACD65-72FC-41DE-B767-0501AC05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076"/>
    <w:rPr>
      <w:sz w:val="24"/>
      <w:szCs w:val="24"/>
      <w:lang w:val="en-US" w:eastAsia="en-US"/>
    </w:rPr>
  </w:style>
  <w:style w:type="paragraph" w:styleId="Titlu1">
    <w:name w:val="heading 1"/>
    <w:aliases w:val="Numbered - 1"/>
    <w:basedOn w:val="Normal"/>
    <w:next w:val="List"/>
    <w:qFormat/>
    <w:rsid w:val="00CA7E14"/>
    <w:pPr>
      <w:keepNext/>
      <w:autoSpaceDE w:val="0"/>
      <w:autoSpaceDN w:val="0"/>
      <w:adjustRightInd w:val="0"/>
      <w:outlineLvl w:val="0"/>
    </w:pPr>
    <w:rPr>
      <w:rFonts w:ascii="TimesRomanR-Bold" w:hAnsi="TimesRomanR-Bold"/>
      <w:b/>
      <w:bCs/>
      <w:sz w:val="28"/>
      <w:szCs w:val="64"/>
    </w:rPr>
  </w:style>
  <w:style w:type="paragraph" w:styleId="Titlu2">
    <w:name w:val="heading 2"/>
    <w:basedOn w:val="Normal"/>
    <w:next w:val="Normal"/>
    <w:qFormat/>
    <w:rsid w:val="00CA7E14"/>
    <w:pPr>
      <w:keepNext/>
      <w:ind w:firstLine="708"/>
      <w:jc w:val="both"/>
      <w:outlineLvl w:val="1"/>
    </w:pPr>
    <w:rPr>
      <w:rFonts w:ascii="Arial" w:hAnsi="Arial" w:cs="Arial"/>
      <w:b/>
      <w:bCs/>
      <w:sz w:val="22"/>
      <w:szCs w:val="28"/>
      <w:u w:val="single"/>
      <w:lang w:val="ro-RO"/>
    </w:rPr>
  </w:style>
  <w:style w:type="paragraph" w:styleId="Titlu3">
    <w:name w:val="heading 3"/>
    <w:basedOn w:val="Normal"/>
    <w:next w:val="Normal"/>
    <w:qFormat/>
    <w:rsid w:val="00CA7E14"/>
    <w:pPr>
      <w:keepNext/>
      <w:tabs>
        <w:tab w:val="left" w:pos="-720"/>
      </w:tabs>
      <w:suppressAutoHyphens/>
      <w:outlineLvl w:val="2"/>
    </w:pPr>
    <w:rPr>
      <w:rFonts w:ascii="Arial" w:hAnsi="Arial" w:cs="Arial"/>
      <w:b/>
      <w:bCs/>
      <w:sz w:val="20"/>
      <w:szCs w:val="20"/>
      <w:lang w:val="ro-RO"/>
    </w:rPr>
  </w:style>
  <w:style w:type="paragraph" w:styleId="Titlu4">
    <w:name w:val="heading 4"/>
    <w:basedOn w:val="Normal"/>
    <w:next w:val="Normal"/>
    <w:qFormat/>
    <w:rsid w:val="00CA7E14"/>
    <w:pPr>
      <w:keepNext/>
      <w:outlineLvl w:val="3"/>
    </w:pPr>
    <w:rPr>
      <w:i/>
      <w:iCs/>
    </w:rPr>
  </w:style>
  <w:style w:type="paragraph" w:styleId="Titlu5">
    <w:name w:val="heading 5"/>
    <w:basedOn w:val="Normal"/>
    <w:next w:val="Normal"/>
    <w:qFormat/>
    <w:rsid w:val="00CA7E14"/>
    <w:pPr>
      <w:keepNext/>
      <w:spacing w:before="120"/>
      <w:ind w:left="3237" w:firstLine="363"/>
      <w:jc w:val="both"/>
      <w:outlineLvl w:val="4"/>
    </w:pPr>
    <w:rPr>
      <w:rFonts w:ascii="Arial" w:hAnsi="Arial" w:cs="Arial"/>
      <w:b/>
      <w:bCs/>
      <w:sz w:val="20"/>
      <w:lang w:val="ro-RO"/>
    </w:rPr>
  </w:style>
  <w:style w:type="paragraph" w:styleId="Titlu6">
    <w:name w:val="heading 6"/>
    <w:basedOn w:val="Normal"/>
    <w:next w:val="Normal"/>
    <w:qFormat/>
    <w:rsid w:val="00CA7E14"/>
    <w:pPr>
      <w:keepNext/>
      <w:tabs>
        <w:tab w:val="left" w:pos="-720"/>
      </w:tabs>
      <w:suppressAutoHyphens/>
      <w:outlineLvl w:val="5"/>
    </w:pPr>
    <w:rPr>
      <w:rFonts w:ascii="Arial" w:hAnsi="Arial" w:cs="Arial"/>
      <w:i/>
      <w:iCs/>
      <w:color w:val="000080"/>
      <w:sz w:val="20"/>
      <w:lang w:val="ro-RO"/>
    </w:rPr>
  </w:style>
  <w:style w:type="paragraph" w:styleId="Titlu7">
    <w:name w:val="heading 7"/>
    <w:basedOn w:val="Normal"/>
    <w:next w:val="Normal"/>
    <w:qFormat/>
    <w:rsid w:val="00CA7E14"/>
    <w:pPr>
      <w:keepNext/>
      <w:spacing w:line="360" w:lineRule="auto"/>
      <w:outlineLvl w:val="6"/>
    </w:pPr>
    <w:rPr>
      <w:b/>
      <w:bCs/>
      <w:lang w:val="ro-RO"/>
    </w:rPr>
  </w:style>
  <w:style w:type="paragraph" w:styleId="Titlu8">
    <w:name w:val="heading 8"/>
    <w:basedOn w:val="Normal"/>
    <w:next w:val="Normal"/>
    <w:qFormat/>
    <w:rsid w:val="00CA7E14"/>
    <w:pPr>
      <w:keepNext/>
      <w:jc w:val="center"/>
      <w:outlineLvl w:val="7"/>
    </w:pPr>
    <w:rPr>
      <w:b/>
      <w:bCs/>
      <w:sz w:val="28"/>
      <w:szCs w:val="28"/>
      <w:lang w:val="ro-RO"/>
    </w:rPr>
  </w:style>
  <w:style w:type="paragraph" w:styleId="Titlu9">
    <w:name w:val="heading 9"/>
    <w:basedOn w:val="Normal"/>
    <w:next w:val="Normal"/>
    <w:qFormat/>
    <w:rsid w:val="00CA7E14"/>
    <w:pPr>
      <w:keepNext/>
      <w:jc w:val="both"/>
      <w:outlineLvl w:val="8"/>
    </w:pPr>
    <w:rPr>
      <w:rFonts w:ascii="Arial" w:hAnsi="Arial" w:cs="Arial"/>
      <w:b/>
      <w:bCs/>
      <w:szCs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">
    <w:name w:val="List"/>
    <w:basedOn w:val="Normal"/>
    <w:semiHidden/>
    <w:rsid w:val="00CA7E14"/>
    <w:pPr>
      <w:ind w:left="360" w:hanging="360"/>
    </w:pPr>
  </w:style>
  <w:style w:type="paragraph" w:styleId="Antet">
    <w:name w:val="header"/>
    <w:basedOn w:val="Normal"/>
    <w:link w:val="AntetCaracter"/>
    <w:uiPriority w:val="99"/>
    <w:rsid w:val="00CA7E14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link w:val="SubsolCaracter"/>
    <w:uiPriority w:val="99"/>
    <w:rsid w:val="00CA7E14"/>
    <w:pPr>
      <w:tabs>
        <w:tab w:val="center" w:pos="4320"/>
        <w:tab w:val="right" w:pos="8640"/>
      </w:tabs>
    </w:pPr>
  </w:style>
  <w:style w:type="paragraph" w:styleId="Titlu">
    <w:name w:val="Title"/>
    <w:basedOn w:val="Normal"/>
    <w:qFormat/>
    <w:rsid w:val="00CA7E14"/>
    <w:pPr>
      <w:jc w:val="center"/>
    </w:pPr>
    <w:rPr>
      <w:sz w:val="28"/>
    </w:rPr>
  </w:style>
  <w:style w:type="paragraph" w:customStyle="1" w:styleId="DefaultText">
    <w:name w:val="Default Text"/>
    <w:basedOn w:val="Normal"/>
    <w:rsid w:val="00CA7E14"/>
    <w:rPr>
      <w:szCs w:val="20"/>
      <w:lang w:val="ro-RO"/>
    </w:rPr>
  </w:style>
  <w:style w:type="paragraph" w:styleId="Indentcorptext2">
    <w:name w:val="Body Text Indent 2"/>
    <w:basedOn w:val="Normal"/>
    <w:semiHidden/>
    <w:rsid w:val="00CA7E14"/>
    <w:pPr>
      <w:ind w:firstLine="708"/>
      <w:jc w:val="both"/>
    </w:pPr>
    <w:rPr>
      <w:rFonts w:ascii="Arial" w:hAnsi="Arial" w:cs="Arial"/>
      <w:sz w:val="22"/>
      <w:szCs w:val="28"/>
      <w:lang w:val="ro-RO"/>
    </w:rPr>
  </w:style>
  <w:style w:type="paragraph" w:styleId="Corptext3">
    <w:name w:val="Body Text 3"/>
    <w:basedOn w:val="Normal"/>
    <w:semiHidden/>
    <w:rsid w:val="00CA7E14"/>
    <w:pPr>
      <w:jc w:val="both"/>
    </w:pPr>
    <w:rPr>
      <w:rFonts w:ascii="Arial" w:hAnsi="Arial" w:cs="Arial"/>
      <w:sz w:val="22"/>
      <w:szCs w:val="28"/>
      <w:lang w:val="ro-RO"/>
    </w:rPr>
  </w:style>
  <w:style w:type="paragraph" w:styleId="Indentcorptext">
    <w:name w:val="Body Text Indent"/>
    <w:basedOn w:val="Normal"/>
    <w:semiHidden/>
    <w:rsid w:val="00CA7E14"/>
    <w:pPr>
      <w:ind w:left="72"/>
    </w:pPr>
    <w:rPr>
      <w:rFonts w:ascii="Arial" w:hAnsi="Arial" w:cs="Arial"/>
      <w:sz w:val="20"/>
      <w:lang w:val="ro-RO"/>
    </w:rPr>
  </w:style>
  <w:style w:type="character" w:customStyle="1" w:styleId="rvts15">
    <w:name w:val="rvts15"/>
    <w:rsid w:val="00CA7E14"/>
    <w:rPr>
      <w:rFonts w:ascii="Times New Roman" w:hAnsi="Times New Roman" w:cs="Times New Roman" w:hint="default"/>
      <w:i/>
      <w:iCs/>
      <w:color w:val="008000"/>
      <w:sz w:val="24"/>
      <w:szCs w:val="24"/>
    </w:rPr>
  </w:style>
  <w:style w:type="paragraph" w:styleId="Textbloc">
    <w:name w:val="Block Text"/>
    <w:basedOn w:val="Normal"/>
    <w:semiHidden/>
    <w:rsid w:val="00CA7E14"/>
    <w:pPr>
      <w:ind w:left="-748" w:right="13"/>
      <w:jc w:val="both"/>
    </w:pPr>
    <w:rPr>
      <w:rFonts w:ascii="Arial" w:hAnsi="Arial" w:cs="Arial"/>
      <w:lang w:val="it-IT"/>
    </w:rPr>
  </w:style>
  <w:style w:type="paragraph" w:styleId="Indentcorptext3">
    <w:name w:val="Body Text Indent 3"/>
    <w:basedOn w:val="Normal"/>
    <w:semiHidden/>
    <w:rsid w:val="00CA7E14"/>
    <w:pPr>
      <w:tabs>
        <w:tab w:val="left" w:pos="-720"/>
      </w:tabs>
      <w:suppressAutoHyphens/>
      <w:ind w:left="972"/>
    </w:pPr>
    <w:rPr>
      <w:rFonts w:ascii="Arial" w:hAnsi="Arial" w:cs="Arial"/>
      <w:color w:val="000080"/>
      <w:sz w:val="20"/>
      <w:szCs w:val="22"/>
      <w:lang w:val="ro-RO"/>
    </w:rPr>
  </w:style>
  <w:style w:type="character" w:styleId="Hyperlink">
    <w:name w:val="Hyperlink"/>
    <w:semiHidden/>
    <w:rsid w:val="00CA7E14"/>
    <w:rPr>
      <w:color w:val="0000FF"/>
      <w:u w:val="single"/>
    </w:rPr>
  </w:style>
  <w:style w:type="paragraph" w:customStyle="1" w:styleId="TableText">
    <w:name w:val="Table Text"/>
    <w:basedOn w:val="Normal"/>
    <w:rsid w:val="00CA7E14"/>
    <w:pPr>
      <w:tabs>
        <w:tab w:val="decimal" w:pos="0"/>
      </w:tabs>
    </w:pPr>
    <w:rPr>
      <w:szCs w:val="20"/>
      <w:lang w:eastAsia="ro-RO"/>
    </w:rPr>
  </w:style>
  <w:style w:type="paragraph" w:styleId="Corptext">
    <w:name w:val="Body Text"/>
    <w:basedOn w:val="Normal"/>
    <w:semiHidden/>
    <w:rsid w:val="00CA7E14"/>
    <w:pPr>
      <w:jc w:val="both"/>
    </w:pPr>
    <w:rPr>
      <w:rFonts w:ascii="Arial" w:hAnsi="Arial" w:cs="Arial"/>
      <w:i/>
      <w:iCs/>
      <w:sz w:val="22"/>
    </w:rPr>
  </w:style>
  <w:style w:type="character" w:customStyle="1" w:styleId="rvts10">
    <w:name w:val="rvts10"/>
    <w:basedOn w:val="Fontdeparagrafimplicit"/>
    <w:rsid w:val="00CA7E14"/>
  </w:style>
  <w:style w:type="character" w:customStyle="1" w:styleId="rvts13">
    <w:name w:val="rvts13"/>
    <w:basedOn w:val="Fontdeparagrafimplicit"/>
    <w:rsid w:val="00CA7E14"/>
  </w:style>
  <w:style w:type="paragraph" w:styleId="NormalWeb">
    <w:name w:val="Normal (Web)"/>
    <w:aliases w:val="Normal (Web) Char"/>
    <w:basedOn w:val="Normal"/>
    <w:rsid w:val="00CA7E1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rvts11">
    <w:name w:val="rvts11"/>
    <w:basedOn w:val="Fontdeparagrafimplicit"/>
    <w:rsid w:val="00CA7E14"/>
  </w:style>
  <w:style w:type="character" w:customStyle="1" w:styleId="rvts12">
    <w:name w:val="rvts12"/>
    <w:basedOn w:val="Fontdeparagrafimplicit"/>
    <w:rsid w:val="00CA7E14"/>
  </w:style>
  <w:style w:type="paragraph" w:customStyle="1" w:styleId="PreformattedText">
    <w:name w:val="Preformatted Text"/>
    <w:basedOn w:val="Normal"/>
    <w:rsid w:val="00CA7E14"/>
    <w:pPr>
      <w:suppressAutoHyphens/>
    </w:pPr>
    <w:rPr>
      <w:rFonts w:ascii="Courier New" w:eastAsia="Courier New" w:hAnsi="Courier New"/>
      <w:sz w:val="20"/>
      <w:szCs w:val="20"/>
      <w:lang w:val="ro-RO" w:eastAsia="ar-SA"/>
    </w:rPr>
  </w:style>
  <w:style w:type="character" w:customStyle="1" w:styleId="noticetext">
    <w:name w:val="noticetext"/>
    <w:basedOn w:val="Fontdeparagrafimplicit"/>
    <w:rsid w:val="00CA7E14"/>
  </w:style>
  <w:style w:type="character" w:styleId="HyperlinkParcurs">
    <w:name w:val="FollowedHyperlink"/>
    <w:semiHidden/>
    <w:rsid w:val="00CA7E14"/>
    <w:rPr>
      <w:color w:val="800080"/>
      <w:u w:val="single"/>
    </w:rPr>
  </w:style>
  <w:style w:type="character" w:styleId="Numrdepagin">
    <w:name w:val="page number"/>
    <w:basedOn w:val="Fontdeparagrafimplicit"/>
    <w:semiHidden/>
    <w:rsid w:val="00CA7E14"/>
  </w:style>
  <w:style w:type="paragraph" w:styleId="TextnBalon">
    <w:name w:val="Balloon Text"/>
    <w:basedOn w:val="Normal"/>
    <w:link w:val="TextnBalonCaracter"/>
    <w:uiPriority w:val="99"/>
    <w:semiHidden/>
    <w:unhideWhenUsed/>
    <w:rsid w:val="0049708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497086"/>
    <w:rPr>
      <w:rFonts w:ascii="Tahoma" w:hAnsi="Tahoma" w:cs="Tahoma"/>
      <w:sz w:val="16"/>
      <w:szCs w:val="16"/>
      <w:lang w:val="en-US" w:eastAsia="en-US"/>
    </w:rPr>
  </w:style>
  <w:style w:type="character" w:customStyle="1" w:styleId="SubsolCaracter">
    <w:name w:val="Subsol Caracter"/>
    <w:link w:val="Subsol"/>
    <w:uiPriority w:val="99"/>
    <w:rsid w:val="004E74C3"/>
    <w:rPr>
      <w:sz w:val="24"/>
      <w:szCs w:val="24"/>
      <w:lang w:val="en-US" w:eastAsia="en-US"/>
    </w:rPr>
  </w:style>
  <w:style w:type="paragraph" w:customStyle="1" w:styleId="MediumGrid21">
    <w:name w:val="Medium Grid 21"/>
    <w:rsid w:val="004E74C3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customStyle="1" w:styleId="labeldatatext1">
    <w:name w:val="labeldatatext1"/>
    <w:rsid w:val="009E00DB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uniqueidentificationcodelist1">
    <w:name w:val="uniqueidentificationcodelist1"/>
    <w:rsid w:val="009E00DB"/>
    <w:rPr>
      <w:color w:val="8B0000"/>
      <w:sz w:val="18"/>
      <w:szCs w:val="18"/>
    </w:rPr>
  </w:style>
  <w:style w:type="character" w:customStyle="1" w:styleId="rvts8">
    <w:name w:val="rvts8"/>
    <w:rsid w:val="00AE3CBF"/>
  </w:style>
  <w:style w:type="table" w:styleId="Tabelgril">
    <w:name w:val="Table Grid"/>
    <w:basedOn w:val="TabelNormal"/>
    <w:uiPriority w:val="59"/>
    <w:rsid w:val="00130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qFormat/>
    <w:rsid w:val="00833BD2"/>
    <w:rPr>
      <w:sz w:val="24"/>
      <w:szCs w:val="24"/>
      <w:lang w:val="en-US" w:eastAsia="en-US"/>
    </w:rPr>
  </w:style>
  <w:style w:type="table" w:customStyle="1" w:styleId="TableGrid1">
    <w:name w:val="Table Grid1"/>
    <w:basedOn w:val="TabelNormal"/>
    <w:next w:val="Tabelgril"/>
    <w:uiPriority w:val="59"/>
    <w:rsid w:val="00F76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obust">
    <w:name w:val="Strong"/>
    <w:basedOn w:val="Fontdeparagrafimplicit"/>
    <w:uiPriority w:val="22"/>
    <w:qFormat/>
    <w:rsid w:val="00997EF4"/>
    <w:rPr>
      <w:b/>
      <w:bCs/>
    </w:rPr>
  </w:style>
  <w:style w:type="paragraph" w:styleId="Listparagraf">
    <w:name w:val="List Paragraph"/>
    <w:basedOn w:val="Normal"/>
    <w:uiPriority w:val="34"/>
    <w:qFormat/>
    <w:rsid w:val="007F46BE"/>
    <w:pPr>
      <w:ind w:left="720"/>
      <w:contextualSpacing/>
    </w:pPr>
  </w:style>
  <w:style w:type="character" w:customStyle="1" w:styleId="padding-left-5">
    <w:name w:val="padding-left-5"/>
    <w:basedOn w:val="Fontdeparagrafimplicit"/>
    <w:rsid w:val="00992F91"/>
  </w:style>
  <w:style w:type="character" w:customStyle="1" w:styleId="red">
    <w:name w:val="red"/>
    <w:basedOn w:val="Fontdeparagrafimplicit"/>
    <w:rsid w:val="00992F91"/>
  </w:style>
  <w:style w:type="character" w:customStyle="1" w:styleId="ng-binding">
    <w:name w:val="ng-binding"/>
    <w:basedOn w:val="Fontdeparagrafimplicit"/>
    <w:rsid w:val="00992F91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43661A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3661A"/>
    <w:rPr>
      <w:lang w:val="en-US" w:eastAsia="en-US"/>
    </w:rPr>
  </w:style>
  <w:style w:type="table" w:customStyle="1" w:styleId="TableGrid5">
    <w:name w:val="Table Grid5"/>
    <w:basedOn w:val="TabelNormal"/>
    <w:next w:val="Tabelgril"/>
    <w:uiPriority w:val="59"/>
    <w:rsid w:val="007356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ituie">
    <w:name w:val="Instituție"/>
    <w:basedOn w:val="Normal"/>
    <w:link w:val="InstituieChar"/>
    <w:qFormat/>
    <w:rsid w:val="00BB5115"/>
    <w:pPr>
      <w:spacing w:after="160" w:line="259" w:lineRule="auto"/>
    </w:pPr>
    <w:rPr>
      <w:rFonts w:ascii="Trajan Pro" w:eastAsia="Calibri" w:hAnsi="Trajan Pro"/>
      <w:sz w:val="32"/>
      <w:szCs w:val="32"/>
      <w:lang w:val="ro-RO"/>
    </w:rPr>
  </w:style>
  <w:style w:type="character" w:customStyle="1" w:styleId="InstituieChar">
    <w:name w:val="Instituție Char"/>
    <w:basedOn w:val="Fontdeparagrafimplicit"/>
    <w:link w:val="Instituie"/>
    <w:rsid w:val="00BB5115"/>
    <w:rPr>
      <w:rFonts w:ascii="Trajan Pro" w:eastAsia="Calibri" w:hAnsi="Trajan Pro"/>
      <w:sz w:val="32"/>
      <w:szCs w:val="32"/>
      <w:lang w:eastAsia="en-US"/>
    </w:rPr>
  </w:style>
  <w:style w:type="character" w:styleId="MeniuneNerezolvat">
    <w:name w:val="Unresolved Mention"/>
    <w:basedOn w:val="Fontdeparagrafimplicit"/>
    <w:uiPriority w:val="99"/>
    <w:semiHidden/>
    <w:unhideWhenUsed/>
    <w:rsid w:val="00554B0A"/>
    <w:rPr>
      <w:color w:val="605E5C"/>
      <w:shd w:val="clear" w:color="auto" w:fill="E1DFDD"/>
    </w:rPr>
  </w:style>
  <w:style w:type="character" w:customStyle="1" w:styleId="AntetCaracter">
    <w:name w:val="Antet Caracter"/>
    <w:basedOn w:val="Fontdeparagrafimplicit"/>
    <w:link w:val="Antet"/>
    <w:uiPriority w:val="99"/>
    <w:rsid w:val="009427B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2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DEDE4"/>
            <w:right w:val="none" w:sz="0" w:space="0" w:color="auto"/>
          </w:divBdr>
          <w:divsChild>
            <w:div w:id="6084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6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0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3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E0E0E0"/>
            <w:right w:val="none" w:sz="0" w:space="0" w:color="auto"/>
          </w:divBdr>
          <w:divsChild>
            <w:div w:id="110002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03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2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9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5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5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7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3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43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57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8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8219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400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23694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95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403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992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EDEDE4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790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274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0095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769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375522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45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9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020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8" w:color="EDEDE4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061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62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3059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8076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1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6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3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3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6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8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3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6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7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1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1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4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2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7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9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6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4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7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7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4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0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5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7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0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4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3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72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7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5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69564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00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555673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38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70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080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8" w:color="EDEDE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449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175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410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5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5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1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3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lpda.ro/pages/anunturiachizitiipublic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marinescuc\Application%20Data\Microsoft\Templates\Antet%20MDR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FD321-D48E-4EF0-B6BB-5D06A3CC4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MDRL</Template>
  <TotalTime>21</TotalTime>
  <Pages>1</Pages>
  <Words>171</Words>
  <Characters>1304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Directia de achizitii publice</vt:lpstr>
      <vt:lpstr>Directia de achizitii publice</vt:lpstr>
    </vt:vector>
  </TitlesOfParts>
  <Company>bauhaus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Directia de achizitii publice</dc:title>
  <dc:creator>marinescuc</dc:creator>
  <cp:lastModifiedBy>Anca Iancu</cp:lastModifiedBy>
  <cp:revision>4</cp:revision>
  <cp:lastPrinted>2020-08-18T06:21:00Z</cp:lastPrinted>
  <dcterms:created xsi:type="dcterms:W3CDTF">2020-08-14T08:05:00Z</dcterms:created>
  <dcterms:modified xsi:type="dcterms:W3CDTF">2020-08-18T06:59:00Z</dcterms:modified>
</cp:coreProperties>
</file>