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707BD" w14:textId="6FCB9BFE" w:rsidR="0044128A" w:rsidRDefault="0044128A" w:rsidP="00E0202C">
      <w:pPr>
        <w:pStyle w:val="Subsol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</w:p>
    <w:p w14:paraId="49808BBE" w14:textId="77777777" w:rsidR="00094040" w:rsidRDefault="00094040" w:rsidP="00E0202C">
      <w:pPr>
        <w:pStyle w:val="Subsol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  <w:r>
        <w:rPr>
          <w:rFonts w:ascii="Trebuchet MS" w:hAnsi="Trebuchet MS" w:cs="Trebuchet MS"/>
          <w:b/>
          <w:sz w:val="22"/>
          <w:szCs w:val="22"/>
          <w:lang w:val="ro-RO"/>
        </w:rPr>
        <w:tab/>
        <w:t xml:space="preserve">                                                                                      </w:t>
      </w:r>
    </w:p>
    <w:p w14:paraId="637DC6B2" w14:textId="77777777" w:rsidR="00554B0A" w:rsidRPr="00152B15" w:rsidRDefault="00094040" w:rsidP="00E0202C">
      <w:pPr>
        <w:pStyle w:val="Subsol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sz w:val="22"/>
          <w:szCs w:val="22"/>
          <w:lang w:val="ro-RO"/>
        </w:rPr>
      </w:pPr>
      <w:r>
        <w:rPr>
          <w:rFonts w:ascii="Trebuchet MS" w:hAnsi="Trebuchet MS" w:cs="Trebuchet MS"/>
          <w:b/>
          <w:sz w:val="22"/>
          <w:szCs w:val="22"/>
          <w:lang w:val="ro-RO"/>
        </w:rPr>
        <w:tab/>
      </w:r>
      <w:bookmarkStart w:id="0" w:name="_Hlk507742869"/>
    </w:p>
    <w:tbl>
      <w:tblPr>
        <w:tblW w:w="6974" w:type="dxa"/>
        <w:tblInd w:w="2854" w:type="dxa"/>
        <w:tblLayout w:type="fixed"/>
        <w:tblLook w:val="04A0" w:firstRow="1" w:lastRow="0" w:firstColumn="1" w:lastColumn="0" w:noHBand="0" w:noVBand="1"/>
      </w:tblPr>
      <w:tblGrid>
        <w:gridCol w:w="4094"/>
        <w:gridCol w:w="900"/>
        <w:gridCol w:w="1980"/>
      </w:tblGrid>
      <w:tr w:rsidR="00554B0A" w:rsidRPr="000E01CD" w14:paraId="364E6B95" w14:textId="77777777" w:rsidTr="00554B0A">
        <w:tc>
          <w:tcPr>
            <w:tcW w:w="4094" w:type="dxa"/>
            <w:shd w:val="clear" w:color="auto" w:fill="auto"/>
          </w:tcPr>
          <w:p w14:paraId="6B3C9039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Direcția Generala Achizitii/Serviciul Achizitii</w:t>
            </w:r>
          </w:p>
          <w:p w14:paraId="0D75DAB0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  <w:t xml:space="preserve">Bd. Libertății nr. 16, </w:t>
            </w:r>
          </w:p>
          <w:p w14:paraId="7D534EB3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  <w:t>Latura Nord, sector 5</w:t>
            </w:r>
          </w:p>
          <w:p w14:paraId="7FFF3524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 xml:space="preserve">București, cod poștal </w:t>
            </w:r>
            <w:r w:rsidRPr="000E01CD">
              <w:rPr>
                <w:rFonts w:ascii="Trebuchet MS" w:eastAsia="Calibri" w:hAnsi="Trebuchet MS"/>
                <w:b/>
                <w:bCs/>
                <w:color w:val="000000"/>
                <w:sz w:val="18"/>
                <w:szCs w:val="18"/>
                <w:lang w:val="ro-RO"/>
              </w:rPr>
              <w:t>050706</w:t>
            </w:r>
          </w:p>
        </w:tc>
        <w:tc>
          <w:tcPr>
            <w:tcW w:w="900" w:type="dxa"/>
            <w:shd w:val="clear" w:color="auto" w:fill="auto"/>
          </w:tcPr>
          <w:p w14:paraId="7CA699B0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980" w:type="dxa"/>
            <w:shd w:val="clear" w:color="auto" w:fill="auto"/>
          </w:tcPr>
          <w:p w14:paraId="1E62FFA2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T:  +40-372 111 555</w:t>
            </w:r>
          </w:p>
          <w:p w14:paraId="56F5A5B8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Fax: 40-372 111 455</w:t>
            </w:r>
          </w:p>
          <w:p w14:paraId="28E362B4" w14:textId="77777777" w:rsidR="00554B0A" w:rsidRPr="000E01CD" w:rsidRDefault="00554B0A" w:rsidP="00554B0A">
            <w:pPr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</w:pPr>
            <w:r w:rsidRPr="000E01CD">
              <w:rPr>
                <w:rFonts w:ascii="Trebuchet MS" w:eastAsia="Calibri" w:hAnsi="Trebuchet MS"/>
                <w:b/>
                <w:color w:val="000000"/>
                <w:sz w:val="18"/>
                <w:szCs w:val="18"/>
                <w:lang w:val="ro-RO"/>
              </w:rPr>
              <w:t>www.mdrap.gov.ro</w:t>
            </w:r>
          </w:p>
        </w:tc>
      </w:tr>
    </w:tbl>
    <w:p w14:paraId="6AC6DAD8" w14:textId="77777777" w:rsidR="00FC3B63" w:rsidRDefault="00FC3B63" w:rsidP="00FC3B63">
      <w:pPr>
        <w:pStyle w:val="Subsol"/>
        <w:tabs>
          <w:tab w:val="left" w:pos="1481"/>
          <w:tab w:val="center" w:pos="1701"/>
        </w:tabs>
        <w:jc w:val="right"/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p w14:paraId="017DCA1A" w14:textId="77777777" w:rsidR="00FC3B63" w:rsidRDefault="00FC3B63" w:rsidP="00FC3B63">
      <w:pPr>
        <w:pStyle w:val="Subsol"/>
        <w:tabs>
          <w:tab w:val="left" w:pos="1481"/>
          <w:tab w:val="center" w:pos="1701"/>
        </w:tabs>
        <w:jc w:val="right"/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p w14:paraId="0C04C59B" w14:textId="21A56C0A" w:rsidR="00A165B8" w:rsidRPr="00152B15" w:rsidRDefault="002F3D9E" w:rsidP="00FC3B63">
      <w:pPr>
        <w:pStyle w:val="Subsol"/>
        <w:tabs>
          <w:tab w:val="clear" w:pos="4320"/>
          <w:tab w:val="clear" w:pos="8640"/>
        </w:tabs>
        <w:jc w:val="right"/>
        <w:rPr>
          <w:rStyle w:val="rvts10"/>
          <w:rFonts w:ascii="Trebuchet MS" w:hAnsi="Trebuchet MS" w:cs="Trebuchet MS"/>
          <w:sz w:val="22"/>
          <w:szCs w:val="22"/>
          <w:lang w:val="ro-RO"/>
        </w:rPr>
      </w:pPr>
      <w:r w:rsidRPr="00152B15">
        <w:rPr>
          <w:rStyle w:val="rvts10"/>
          <w:rFonts w:ascii="Trebuchet MS" w:hAnsi="Trebuchet MS"/>
          <w:b/>
          <w:sz w:val="22"/>
          <w:szCs w:val="22"/>
          <w:lang w:val="ro-RO"/>
        </w:rPr>
        <w:t>Nr</w:t>
      </w:r>
      <w:r w:rsidR="00094040">
        <w:rPr>
          <w:rStyle w:val="rvts10"/>
          <w:rFonts w:ascii="Trebuchet MS" w:hAnsi="Trebuchet MS"/>
          <w:b/>
          <w:sz w:val="22"/>
          <w:szCs w:val="22"/>
          <w:lang w:val="ro-RO"/>
        </w:rPr>
        <w:t xml:space="preserve">.: </w:t>
      </w:r>
      <w:r w:rsidR="005144CA" w:rsidRPr="005144CA">
        <w:rPr>
          <w:rStyle w:val="rvts10"/>
          <w:rFonts w:ascii="Trebuchet MS" w:hAnsi="Trebuchet MS"/>
          <w:b/>
          <w:sz w:val="22"/>
          <w:szCs w:val="22"/>
          <w:lang w:val="ro-RO"/>
        </w:rPr>
        <w:t>111674 / 14.8.2020</w:t>
      </w:r>
    </w:p>
    <w:p w14:paraId="2E1D915E" w14:textId="77777777" w:rsidR="0032628E" w:rsidRDefault="0032628E" w:rsidP="00B94C03">
      <w:pPr>
        <w:rPr>
          <w:rStyle w:val="rvts10"/>
          <w:rFonts w:ascii="Trebuchet MS" w:hAnsi="Trebuchet MS"/>
          <w:b/>
          <w:sz w:val="22"/>
          <w:szCs w:val="22"/>
          <w:lang w:val="ro-RO"/>
        </w:rPr>
      </w:pPr>
    </w:p>
    <w:bookmarkEnd w:id="0"/>
    <w:p w14:paraId="213EC85B" w14:textId="77777777" w:rsidR="0038622C" w:rsidRDefault="0038622C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</w:p>
    <w:p w14:paraId="0BCDB863" w14:textId="77777777" w:rsidR="0038622C" w:rsidRDefault="0038622C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</w:p>
    <w:p w14:paraId="7AF6E502" w14:textId="77777777" w:rsidR="0038622C" w:rsidRDefault="0038622C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</w:p>
    <w:p w14:paraId="3F5E969E" w14:textId="6E27766B" w:rsidR="00094040" w:rsidRPr="00094040" w:rsidRDefault="00291E5A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CLARIFICARI 1</w:t>
      </w:r>
    </w:p>
    <w:p w14:paraId="2AC51294" w14:textId="77777777" w:rsidR="00094040" w:rsidRDefault="00094040" w:rsidP="00094040">
      <w:pPr>
        <w:ind w:right="-1"/>
        <w:rPr>
          <w:rFonts w:ascii="Trebuchet MS" w:hAnsi="Trebuchet MS" w:cs="Calibri"/>
          <w:sz w:val="22"/>
          <w:szCs w:val="22"/>
        </w:rPr>
      </w:pPr>
    </w:p>
    <w:p w14:paraId="65666FCF" w14:textId="77777777" w:rsidR="00094040" w:rsidRPr="00094040" w:rsidRDefault="00094040" w:rsidP="00094040">
      <w:pPr>
        <w:ind w:right="-1"/>
        <w:rPr>
          <w:rFonts w:ascii="Trebuchet MS" w:hAnsi="Trebuchet MS" w:cs="Calibri"/>
          <w:sz w:val="22"/>
          <w:szCs w:val="22"/>
        </w:rPr>
      </w:pPr>
    </w:p>
    <w:p w14:paraId="3D1DAAB9" w14:textId="6CF66B19" w:rsidR="00094040" w:rsidRDefault="005144CA" w:rsidP="005144CA">
      <w:pPr>
        <w:tabs>
          <w:tab w:val="left" w:pos="567"/>
        </w:tabs>
        <w:jc w:val="center"/>
        <w:rPr>
          <w:rFonts w:ascii="Trebuchet MS" w:hAnsi="Trebuchet MS" w:cs="Calibri"/>
          <w:b/>
          <w:sz w:val="22"/>
          <w:szCs w:val="22"/>
          <w:lang w:val="ro-RO"/>
        </w:rPr>
      </w:pPr>
      <w:bookmarkStart w:id="1" w:name="_Hlk510080176"/>
      <w:bookmarkStart w:id="2" w:name="_Hlk496264738"/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Achizitionarea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a  4 computere portabile (laptopuri), 4 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licente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sisteme de operare, 2 imprimante 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multifunctionale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in cadrul proiectului „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Cresterea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 xml:space="preserve"> coerentei cadrului normativ si a eficientei reglementarilor tehnice in domeniul </w:t>
      </w:r>
      <w:proofErr w:type="spellStart"/>
      <w:r w:rsidRPr="005144CA">
        <w:rPr>
          <w:rFonts w:ascii="Trebuchet MS" w:hAnsi="Trebuchet MS" w:cs="Calibri"/>
          <w:b/>
          <w:sz w:val="22"/>
          <w:szCs w:val="22"/>
          <w:lang w:val="ro-RO"/>
        </w:rPr>
        <w:t>constructiilor</w:t>
      </w:r>
      <w:proofErr w:type="spellEnd"/>
      <w:r w:rsidRPr="005144CA">
        <w:rPr>
          <w:rFonts w:ascii="Trebuchet MS" w:hAnsi="Trebuchet MS" w:cs="Calibri"/>
          <w:b/>
          <w:sz w:val="22"/>
          <w:szCs w:val="22"/>
          <w:lang w:val="ro-RO"/>
        </w:rPr>
        <w:t>”, cod SIPOCA 731</w:t>
      </w:r>
    </w:p>
    <w:p w14:paraId="44779A50" w14:textId="77777777" w:rsidR="005144CA" w:rsidRPr="00094040" w:rsidRDefault="005144CA" w:rsidP="00094040">
      <w:pPr>
        <w:tabs>
          <w:tab w:val="left" w:pos="567"/>
        </w:tabs>
        <w:jc w:val="both"/>
        <w:rPr>
          <w:rFonts w:ascii="Trebuchet MS" w:hAnsi="Trebuchet MS"/>
          <w:b/>
          <w:bCs/>
          <w:sz w:val="22"/>
          <w:szCs w:val="22"/>
        </w:rPr>
      </w:pPr>
    </w:p>
    <w:p w14:paraId="362B4FCD" w14:textId="20FC8415" w:rsidR="00094040" w:rsidRPr="00094040" w:rsidRDefault="00094040" w:rsidP="00291E5A">
      <w:pPr>
        <w:jc w:val="both"/>
        <w:rPr>
          <w:rFonts w:ascii="Trebuchet MS" w:eastAsia="MS Mincho" w:hAnsi="Trebuchet MS" w:cs="Trebuchet MS"/>
          <w:b/>
          <w:bCs/>
          <w:sz w:val="22"/>
          <w:szCs w:val="22"/>
          <w:lang w:val="ro-RO"/>
        </w:rPr>
      </w:pPr>
      <w:r w:rsidRPr="00094040">
        <w:rPr>
          <w:rFonts w:ascii="Trebuchet MS" w:eastAsia="MS Mincho" w:hAnsi="Trebuchet MS" w:cs="Trebuchet MS"/>
          <w:b/>
          <w:bCs/>
          <w:sz w:val="22"/>
          <w:szCs w:val="22"/>
          <w:lang w:val="ro-RO"/>
        </w:rPr>
        <w:t xml:space="preserve">Anunț de publicitate SEAP: </w:t>
      </w:r>
      <w:r w:rsidR="005144CA" w:rsidRPr="005144CA">
        <w:rPr>
          <w:rFonts w:ascii="Trebuchet MS" w:eastAsia="MS Mincho" w:hAnsi="Trebuchet MS" w:cs="Trebuchet MS"/>
          <w:bCs/>
          <w:sz w:val="22"/>
          <w:szCs w:val="22"/>
          <w:lang w:val="ro-RO"/>
        </w:rPr>
        <w:t>ADV1135538</w:t>
      </w:r>
      <w:r w:rsidRPr="00256CE4">
        <w:rPr>
          <w:rFonts w:ascii="Trebuchet MS" w:eastAsia="MS Mincho" w:hAnsi="Trebuchet MS" w:cs="Trebuchet MS"/>
          <w:bCs/>
          <w:sz w:val="22"/>
          <w:szCs w:val="22"/>
          <w:lang w:val="ro-RO"/>
        </w:rPr>
        <w:t>/1</w:t>
      </w:r>
      <w:r w:rsidR="00FC3B63">
        <w:rPr>
          <w:rFonts w:ascii="Trebuchet MS" w:eastAsia="MS Mincho" w:hAnsi="Trebuchet MS" w:cs="Trebuchet MS"/>
          <w:bCs/>
          <w:sz w:val="22"/>
          <w:szCs w:val="22"/>
          <w:lang w:val="ro-RO"/>
        </w:rPr>
        <w:t>2</w:t>
      </w:r>
      <w:r w:rsidRPr="00256CE4">
        <w:rPr>
          <w:rFonts w:ascii="Trebuchet MS" w:eastAsia="MS Mincho" w:hAnsi="Trebuchet MS" w:cs="Trebuchet MS"/>
          <w:bCs/>
          <w:sz w:val="22"/>
          <w:szCs w:val="22"/>
          <w:lang w:val="ro-RO"/>
        </w:rPr>
        <w:t>.</w:t>
      </w:r>
      <w:r w:rsidR="00FC3B63">
        <w:rPr>
          <w:rFonts w:ascii="Trebuchet MS" w:eastAsia="MS Mincho" w:hAnsi="Trebuchet MS" w:cs="Trebuchet MS"/>
          <w:bCs/>
          <w:sz w:val="22"/>
          <w:szCs w:val="22"/>
          <w:lang w:val="ro-RO"/>
        </w:rPr>
        <w:t>0</w:t>
      </w:r>
      <w:r w:rsidR="005144CA">
        <w:rPr>
          <w:rFonts w:ascii="Trebuchet MS" w:eastAsia="MS Mincho" w:hAnsi="Trebuchet MS" w:cs="Trebuchet MS"/>
          <w:bCs/>
          <w:sz w:val="22"/>
          <w:szCs w:val="22"/>
          <w:lang w:val="ro-RO"/>
        </w:rPr>
        <w:t>8</w:t>
      </w:r>
      <w:r w:rsidRPr="00256CE4">
        <w:rPr>
          <w:rFonts w:ascii="Trebuchet MS" w:eastAsia="MS Mincho" w:hAnsi="Trebuchet MS" w:cs="Trebuchet MS"/>
          <w:bCs/>
          <w:sz w:val="22"/>
          <w:szCs w:val="22"/>
          <w:lang w:val="ro-RO"/>
        </w:rPr>
        <w:t>.20</w:t>
      </w:r>
      <w:r w:rsidR="00FC3B63">
        <w:rPr>
          <w:rFonts w:ascii="Trebuchet MS" w:eastAsia="MS Mincho" w:hAnsi="Trebuchet MS" w:cs="Trebuchet MS"/>
          <w:bCs/>
          <w:sz w:val="22"/>
          <w:szCs w:val="22"/>
          <w:lang w:val="ro-RO"/>
        </w:rPr>
        <w:t>20</w:t>
      </w:r>
    </w:p>
    <w:p w14:paraId="36A14816" w14:textId="04E92B1A" w:rsidR="00094040" w:rsidRPr="00094040" w:rsidRDefault="00291E5A" w:rsidP="00291E5A">
      <w:pPr>
        <w:ind w:right="-1"/>
        <w:rPr>
          <w:rFonts w:ascii="Trebuchet MS" w:hAnsi="Trebuchet MS" w:cs="Calibri"/>
          <w:b/>
          <w:sz w:val="22"/>
          <w:szCs w:val="22"/>
          <w:lang w:val="ro-RO"/>
        </w:rPr>
      </w:pPr>
      <w:r>
        <w:rPr>
          <w:rFonts w:ascii="Trebuchet MS" w:hAnsi="Trebuchet MS" w:cs="Calibri"/>
          <w:b/>
          <w:sz w:val="22"/>
          <w:szCs w:val="22"/>
          <w:lang w:val="ro-RO"/>
        </w:rPr>
        <w:t xml:space="preserve">Invitatie de participare nr. </w:t>
      </w:r>
      <w:r w:rsidR="00094040" w:rsidRPr="00094040">
        <w:rPr>
          <w:rFonts w:ascii="Trebuchet MS" w:hAnsi="Trebuchet MS" w:cs="Calibri"/>
          <w:b/>
          <w:sz w:val="22"/>
          <w:szCs w:val="22"/>
          <w:lang w:val="ro-RO"/>
        </w:rPr>
        <w:t xml:space="preserve"> </w:t>
      </w:r>
      <w:r w:rsidR="005144CA" w:rsidRPr="005144CA">
        <w:rPr>
          <w:rFonts w:ascii="Trebuchet MS" w:hAnsi="Trebuchet MS" w:cs="Calibri"/>
          <w:b/>
          <w:sz w:val="22"/>
          <w:szCs w:val="22"/>
          <w:lang w:val="ro-RO"/>
        </w:rPr>
        <w:t>110669 / 12.8.2020</w:t>
      </w:r>
      <w:r>
        <w:rPr>
          <w:rFonts w:ascii="Trebuchet MS" w:hAnsi="Trebuchet MS" w:cs="Calibri"/>
          <w:b/>
          <w:sz w:val="22"/>
          <w:szCs w:val="22"/>
          <w:lang w:val="ro-RO"/>
        </w:rPr>
        <w:t xml:space="preserve">, link: </w:t>
      </w:r>
      <w:hyperlink r:id="rId8" w:history="1">
        <w:r w:rsidR="00FC3B63">
          <w:rPr>
            <w:rStyle w:val="Hyperlink"/>
          </w:rPr>
          <w:t>https://www.mlpda.ro/pages/anunturiachizitiipublice</w:t>
        </w:r>
      </w:hyperlink>
    </w:p>
    <w:bookmarkEnd w:id="1"/>
    <w:p w14:paraId="488A96C1" w14:textId="7777777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5D070F5A" w14:textId="7777777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52334EFA" w14:textId="77777777" w:rsidR="00291E5A" w:rsidRDefault="00291E5A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5E962A46" w14:textId="77777777" w:rsidR="005144CA" w:rsidRPr="005144CA" w:rsidRDefault="00291E5A" w:rsidP="005144CA">
      <w:pPr>
        <w:rPr>
          <w:rFonts w:ascii="Trebuchet MS" w:hAnsi="Trebuchet MS" w:cs="Calibri"/>
          <w:sz w:val="22"/>
          <w:szCs w:val="22"/>
          <w:lang w:val="ro-RO"/>
        </w:rPr>
      </w:pPr>
      <w:r w:rsidRPr="00291E5A">
        <w:rPr>
          <w:rFonts w:ascii="Trebuchet MS" w:hAnsi="Trebuchet MS" w:cs="Calibri"/>
          <w:b/>
          <w:bCs/>
          <w:sz w:val="22"/>
          <w:szCs w:val="22"/>
          <w:lang w:val="ro-RO"/>
        </w:rPr>
        <w:t>Intrebare</w:t>
      </w:r>
      <w:r>
        <w:rPr>
          <w:rFonts w:ascii="Trebuchet MS" w:hAnsi="Trebuchet MS" w:cs="Calibri"/>
          <w:sz w:val="22"/>
          <w:szCs w:val="22"/>
          <w:lang w:val="ro-RO"/>
        </w:rPr>
        <w:t xml:space="preserve">: </w:t>
      </w:r>
      <w:r w:rsidR="005144CA" w:rsidRPr="005144CA">
        <w:rPr>
          <w:rFonts w:ascii="Trebuchet MS" w:hAnsi="Trebuchet MS" w:cs="Calibri"/>
          <w:sz w:val="22"/>
          <w:szCs w:val="22"/>
          <w:lang w:val="ro-RO"/>
        </w:rPr>
        <w:t xml:space="preserve">Va rugam sa ne </w:t>
      </w:r>
      <w:proofErr w:type="spellStart"/>
      <w:r w:rsidR="005144CA" w:rsidRPr="005144CA">
        <w:rPr>
          <w:rFonts w:ascii="Trebuchet MS" w:hAnsi="Trebuchet MS" w:cs="Calibri"/>
          <w:sz w:val="22"/>
          <w:szCs w:val="22"/>
          <w:lang w:val="ro-RO"/>
        </w:rPr>
        <w:t>comunicati</w:t>
      </w:r>
      <w:proofErr w:type="spellEnd"/>
      <w:r w:rsidR="005144CA" w:rsidRPr="005144CA">
        <w:rPr>
          <w:rFonts w:ascii="Trebuchet MS" w:hAnsi="Trebuchet MS" w:cs="Calibri"/>
          <w:sz w:val="22"/>
          <w:szCs w:val="22"/>
          <w:lang w:val="ro-RO"/>
        </w:rPr>
        <w:t xml:space="preserve"> daca pentru procesor </w:t>
      </w:r>
      <w:proofErr w:type="spellStart"/>
      <w:r w:rsidR="005144CA" w:rsidRPr="005144CA">
        <w:rPr>
          <w:rFonts w:ascii="Trebuchet MS" w:hAnsi="Trebuchet MS" w:cs="Calibri"/>
          <w:sz w:val="22"/>
          <w:szCs w:val="22"/>
          <w:lang w:val="ro-RO"/>
        </w:rPr>
        <w:t>acceptati</w:t>
      </w:r>
      <w:proofErr w:type="spellEnd"/>
      <w:r w:rsidR="005144CA" w:rsidRPr="005144CA">
        <w:rPr>
          <w:rFonts w:ascii="Trebuchet MS" w:hAnsi="Trebuchet MS" w:cs="Calibri"/>
          <w:sz w:val="22"/>
          <w:szCs w:val="22"/>
          <w:lang w:val="ro-RO"/>
        </w:rPr>
        <w:t xml:space="preserve"> echivalent AMD demonstrat prin punctaje </w:t>
      </w:r>
      <w:proofErr w:type="spellStart"/>
      <w:r w:rsidR="005144CA" w:rsidRPr="005144CA">
        <w:rPr>
          <w:rFonts w:ascii="Trebuchet MS" w:hAnsi="Trebuchet MS" w:cs="Calibri"/>
          <w:sz w:val="22"/>
          <w:szCs w:val="22"/>
          <w:lang w:val="ro-RO"/>
        </w:rPr>
        <w:t>benchmark</w:t>
      </w:r>
      <w:proofErr w:type="spellEnd"/>
      <w:r w:rsidR="005144CA" w:rsidRPr="005144CA">
        <w:rPr>
          <w:rFonts w:ascii="Trebuchet MS" w:hAnsi="Trebuchet MS" w:cs="Calibri"/>
          <w:sz w:val="22"/>
          <w:szCs w:val="22"/>
          <w:lang w:val="ro-RO"/>
        </w:rPr>
        <w:t xml:space="preserve"> de procesor?</w:t>
      </w:r>
    </w:p>
    <w:p w14:paraId="36D65477" w14:textId="62C34273" w:rsidR="00FC3B63" w:rsidRPr="00FC3B63" w:rsidRDefault="00FC3B63" w:rsidP="00FC3B63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168275D0" w14:textId="77777777" w:rsidR="00FC3B63" w:rsidRDefault="00FC3B63" w:rsidP="00291E5A">
      <w:pPr>
        <w:ind w:right="-1"/>
        <w:jc w:val="both"/>
        <w:rPr>
          <w:rFonts w:ascii="Trebuchet MS" w:hAnsi="Trebuchet MS" w:cs="Calibri"/>
          <w:b/>
          <w:bCs/>
          <w:sz w:val="22"/>
          <w:szCs w:val="22"/>
          <w:lang w:val="ro-RO"/>
        </w:rPr>
      </w:pPr>
    </w:p>
    <w:p w14:paraId="0393AA58" w14:textId="77777777" w:rsidR="00E15D8C" w:rsidRDefault="00291E5A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proofErr w:type="spellStart"/>
      <w:r w:rsidRPr="0038622C">
        <w:rPr>
          <w:rFonts w:ascii="Trebuchet MS" w:hAnsi="Trebuchet MS" w:cs="Calibri"/>
          <w:b/>
          <w:bCs/>
          <w:sz w:val="22"/>
          <w:szCs w:val="22"/>
          <w:lang w:val="ro-RO"/>
        </w:rPr>
        <w:t>Raspuns</w:t>
      </w:r>
      <w:proofErr w:type="spellEnd"/>
      <w:r>
        <w:rPr>
          <w:rFonts w:ascii="Trebuchet MS" w:hAnsi="Trebuchet MS" w:cs="Calibri"/>
          <w:sz w:val="22"/>
          <w:szCs w:val="22"/>
          <w:lang w:val="ro-RO"/>
        </w:rPr>
        <w:t>:</w:t>
      </w:r>
      <w:r w:rsidR="00FC3B63">
        <w:rPr>
          <w:rFonts w:ascii="Trebuchet MS" w:hAnsi="Trebuchet MS" w:cs="Calibri"/>
          <w:sz w:val="22"/>
          <w:szCs w:val="22"/>
          <w:lang w:val="ro-RO"/>
        </w:rPr>
        <w:t xml:space="preserve"> </w:t>
      </w:r>
    </w:p>
    <w:p w14:paraId="764AA555" w14:textId="1213D4D6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>
        <w:rPr>
          <w:rFonts w:ascii="Trebuchet MS" w:hAnsi="Trebuchet MS" w:cs="Calibri"/>
          <w:sz w:val="22"/>
          <w:szCs w:val="22"/>
          <w:lang w:val="ro-RO"/>
        </w:rPr>
        <w:t>Autoritatea contractantă solicită pentru comput</w:t>
      </w:r>
      <w:r w:rsidR="00BC4C30">
        <w:rPr>
          <w:rFonts w:ascii="Trebuchet MS" w:hAnsi="Trebuchet MS" w:cs="Calibri"/>
          <w:sz w:val="22"/>
          <w:szCs w:val="22"/>
          <w:lang w:val="ro-RO"/>
        </w:rPr>
        <w:t>e</w:t>
      </w:r>
      <w:r>
        <w:rPr>
          <w:rFonts w:ascii="Trebuchet MS" w:hAnsi="Trebuchet MS" w:cs="Calibri"/>
          <w:sz w:val="22"/>
          <w:szCs w:val="22"/>
          <w:lang w:val="ro-RO"/>
        </w:rPr>
        <w:t>re portabile(laptop-uri)-4 buc.,</w:t>
      </w:r>
      <w:r w:rsidR="00BC4C30">
        <w:rPr>
          <w:rFonts w:ascii="Trebuchet MS" w:hAnsi="Trebuchet MS" w:cs="Calibri"/>
          <w:sz w:val="22"/>
          <w:szCs w:val="22"/>
          <w:lang w:val="ro-RO"/>
        </w:rPr>
        <w:t xml:space="preserve"> </w:t>
      </w:r>
      <w:r>
        <w:rPr>
          <w:rFonts w:ascii="Trebuchet MS" w:hAnsi="Trebuchet MS" w:cs="Calibri"/>
          <w:sz w:val="22"/>
          <w:szCs w:val="22"/>
          <w:lang w:val="ro-RO"/>
        </w:rPr>
        <w:t xml:space="preserve">următoarele </w:t>
      </w:r>
      <w:proofErr w:type="spellStart"/>
      <w:r>
        <w:rPr>
          <w:rFonts w:ascii="Trebuchet MS" w:hAnsi="Trebuchet MS" w:cs="Calibri"/>
          <w:sz w:val="22"/>
          <w:szCs w:val="22"/>
          <w:lang w:val="ro-RO"/>
        </w:rPr>
        <w:t>specifiații</w:t>
      </w:r>
      <w:proofErr w:type="spellEnd"/>
      <w:r>
        <w:rPr>
          <w:rFonts w:ascii="Trebuchet MS" w:hAnsi="Trebuchet MS" w:cs="Calibri"/>
          <w:sz w:val="22"/>
          <w:szCs w:val="22"/>
          <w:lang w:val="ro-RO"/>
        </w:rPr>
        <w:t xml:space="preserve"> tehnice minime:</w:t>
      </w:r>
    </w:p>
    <w:p w14:paraId="31C79A95" w14:textId="4CC94007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>
        <w:rPr>
          <w:rFonts w:ascii="Trebuchet MS" w:hAnsi="Trebuchet MS" w:cs="Calibri"/>
          <w:sz w:val="22"/>
          <w:szCs w:val="22"/>
          <w:lang w:val="ro-RO"/>
        </w:rPr>
        <w:t>Procesor-Model procesor:</w:t>
      </w:r>
      <w:r w:rsidR="007006A9">
        <w:rPr>
          <w:rFonts w:ascii="Trebuchet MS" w:hAnsi="Trebuchet MS" w:cs="Calibri"/>
          <w:sz w:val="22"/>
          <w:szCs w:val="22"/>
          <w:lang w:val="ro-RO"/>
        </w:rPr>
        <w:t xml:space="preserve"> </w:t>
      </w:r>
      <w:r>
        <w:rPr>
          <w:rFonts w:ascii="Trebuchet MS" w:hAnsi="Trebuchet MS" w:cs="Calibri"/>
          <w:sz w:val="22"/>
          <w:szCs w:val="22"/>
          <w:lang w:val="ro-RO"/>
        </w:rPr>
        <w:t>minim Inte</w:t>
      </w:r>
      <w:r w:rsidR="007006A9">
        <w:rPr>
          <w:rFonts w:ascii="Trebuchet MS" w:hAnsi="Trebuchet MS" w:cs="Calibri"/>
          <w:sz w:val="22"/>
          <w:szCs w:val="22"/>
          <w:lang w:val="ro-RO"/>
        </w:rPr>
        <w:t>l</w:t>
      </w:r>
      <w:r>
        <w:rPr>
          <w:rFonts w:ascii="Trebuchet MS" w:hAnsi="Trebuchet MS" w:cs="Calibri"/>
          <w:sz w:val="22"/>
          <w:szCs w:val="22"/>
          <w:lang w:val="ro-RO"/>
        </w:rPr>
        <w:t xml:space="preserve"> Core i7 sau echivalent ;</w:t>
      </w:r>
    </w:p>
    <w:p w14:paraId="394E2BE8" w14:textId="2B5A9314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>
        <w:rPr>
          <w:rFonts w:ascii="Trebuchet MS" w:hAnsi="Trebuchet MS" w:cs="Calibri"/>
          <w:sz w:val="22"/>
          <w:szCs w:val="22"/>
          <w:lang w:val="ro-RO"/>
        </w:rPr>
        <w:t>Frecvență procesor(</w:t>
      </w:r>
      <w:proofErr w:type="spellStart"/>
      <w:r>
        <w:rPr>
          <w:rFonts w:ascii="Trebuchet MS" w:hAnsi="Trebuchet MS" w:cs="Calibri"/>
          <w:sz w:val="22"/>
          <w:szCs w:val="22"/>
          <w:lang w:val="ro-RO"/>
        </w:rPr>
        <w:t>Ghz</w:t>
      </w:r>
      <w:proofErr w:type="spellEnd"/>
      <w:r>
        <w:rPr>
          <w:rFonts w:ascii="Trebuchet MS" w:hAnsi="Trebuchet MS" w:cs="Calibri"/>
          <w:sz w:val="22"/>
          <w:szCs w:val="22"/>
          <w:lang w:val="ro-RO"/>
        </w:rPr>
        <w:t>):</w:t>
      </w:r>
      <w:r w:rsidR="007006A9">
        <w:rPr>
          <w:rFonts w:ascii="Trebuchet MS" w:hAnsi="Trebuchet MS" w:cs="Calibri"/>
          <w:sz w:val="22"/>
          <w:szCs w:val="22"/>
          <w:lang w:val="ro-RO"/>
        </w:rPr>
        <w:t xml:space="preserve"> </w:t>
      </w:r>
      <w:r>
        <w:rPr>
          <w:rFonts w:ascii="Trebuchet MS" w:hAnsi="Trebuchet MS" w:cs="Calibri"/>
          <w:sz w:val="22"/>
          <w:szCs w:val="22"/>
          <w:lang w:val="ro-RO"/>
        </w:rPr>
        <w:t>minim 1,8 ;</w:t>
      </w:r>
    </w:p>
    <w:p w14:paraId="3F3DFAA4" w14:textId="5FAA3D9C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>
        <w:rPr>
          <w:rFonts w:ascii="Trebuchet MS" w:hAnsi="Trebuchet MS" w:cs="Calibri"/>
          <w:sz w:val="22"/>
          <w:szCs w:val="22"/>
          <w:lang w:val="ro-RO"/>
        </w:rPr>
        <w:t>Dimensiune Cache procesor(KB):</w:t>
      </w:r>
      <w:r w:rsidR="007006A9">
        <w:rPr>
          <w:rFonts w:ascii="Trebuchet MS" w:hAnsi="Trebuchet MS" w:cs="Calibri"/>
          <w:sz w:val="22"/>
          <w:szCs w:val="22"/>
          <w:lang w:val="ro-RO"/>
        </w:rPr>
        <w:t xml:space="preserve"> </w:t>
      </w:r>
      <w:r>
        <w:rPr>
          <w:rFonts w:ascii="Trebuchet MS" w:hAnsi="Trebuchet MS" w:cs="Calibri"/>
          <w:sz w:val="22"/>
          <w:szCs w:val="22"/>
          <w:lang w:val="ro-RO"/>
        </w:rPr>
        <w:t>minim 8MB.</w:t>
      </w:r>
    </w:p>
    <w:p w14:paraId="5982F460" w14:textId="410DF91C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501A7087" w14:textId="31ACCCA2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>
        <w:rPr>
          <w:rFonts w:ascii="Trebuchet MS" w:hAnsi="Trebuchet MS" w:cs="Calibri"/>
          <w:sz w:val="22"/>
          <w:szCs w:val="22"/>
          <w:lang w:val="ro-RO"/>
        </w:rPr>
        <w:t>Cerințele tehnice solicitate sunt minime și obligatorii.</w:t>
      </w:r>
      <w:r w:rsidR="007006A9">
        <w:rPr>
          <w:rFonts w:ascii="Trebuchet MS" w:hAnsi="Trebuchet MS" w:cs="Calibri"/>
          <w:sz w:val="22"/>
          <w:szCs w:val="22"/>
          <w:lang w:val="ro-RO"/>
        </w:rPr>
        <w:t xml:space="preserve"> </w:t>
      </w:r>
      <w:r>
        <w:rPr>
          <w:rFonts w:ascii="Trebuchet MS" w:hAnsi="Trebuchet MS" w:cs="Calibri"/>
          <w:sz w:val="22"/>
          <w:szCs w:val="22"/>
          <w:lang w:val="ro-RO"/>
        </w:rPr>
        <w:t xml:space="preserve">Astfel autoritatea contractantă acceptă orice </w:t>
      </w:r>
      <w:r w:rsidR="007006A9">
        <w:rPr>
          <w:rFonts w:ascii="Trebuchet MS" w:hAnsi="Trebuchet MS" w:cs="Calibri"/>
          <w:sz w:val="22"/>
          <w:szCs w:val="22"/>
          <w:lang w:val="ro-RO"/>
        </w:rPr>
        <w:t>model</w:t>
      </w:r>
      <w:r>
        <w:rPr>
          <w:rFonts w:ascii="Trebuchet MS" w:hAnsi="Trebuchet MS" w:cs="Calibri"/>
          <w:sz w:val="22"/>
          <w:szCs w:val="22"/>
          <w:lang w:val="ro-RO"/>
        </w:rPr>
        <w:t xml:space="preserve"> de procesor care este echivalent sau superior procesorului Inte</w:t>
      </w:r>
      <w:r w:rsidR="007006A9">
        <w:rPr>
          <w:rFonts w:ascii="Trebuchet MS" w:hAnsi="Trebuchet MS" w:cs="Calibri"/>
          <w:sz w:val="22"/>
          <w:szCs w:val="22"/>
          <w:lang w:val="ro-RO"/>
        </w:rPr>
        <w:t>l</w:t>
      </w:r>
      <w:r>
        <w:rPr>
          <w:rFonts w:ascii="Trebuchet MS" w:hAnsi="Trebuchet MS" w:cs="Calibri"/>
          <w:sz w:val="22"/>
          <w:szCs w:val="22"/>
          <w:lang w:val="ro-RO"/>
        </w:rPr>
        <w:t xml:space="preserve"> Core i7</w:t>
      </w:r>
      <w:r w:rsidR="00967A4D">
        <w:rPr>
          <w:rFonts w:ascii="Trebuchet MS" w:hAnsi="Trebuchet MS" w:cs="Calibri"/>
          <w:sz w:val="22"/>
          <w:szCs w:val="22"/>
          <w:lang w:val="ro-RO"/>
        </w:rPr>
        <w:t xml:space="preserve">, cu o frecvență de minim 1,8 </w:t>
      </w:r>
      <w:proofErr w:type="spellStart"/>
      <w:r w:rsidR="00967A4D">
        <w:rPr>
          <w:rFonts w:ascii="Trebuchet MS" w:hAnsi="Trebuchet MS" w:cs="Calibri"/>
          <w:sz w:val="22"/>
          <w:szCs w:val="22"/>
          <w:lang w:val="ro-RO"/>
        </w:rPr>
        <w:t>Ghz</w:t>
      </w:r>
      <w:proofErr w:type="spellEnd"/>
      <w:r w:rsidR="00967A4D">
        <w:rPr>
          <w:rFonts w:ascii="Trebuchet MS" w:hAnsi="Trebuchet MS" w:cs="Calibri"/>
          <w:sz w:val="22"/>
          <w:szCs w:val="22"/>
          <w:lang w:val="ro-RO"/>
        </w:rPr>
        <w:t>.</w:t>
      </w:r>
    </w:p>
    <w:p w14:paraId="04DB90C3" w14:textId="77777777" w:rsidR="00E15D8C" w:rsidRDefault="00E15D8C" w:rsidP="00291E5A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79DE9879" w14:textId="50D8A278" w:rsidR="005D5409" w:rsidRPr="008B4DD1" w:rsidRDefault="00094040" w:rsidP="00340247">
      <w:pPr>
        <w:ind w:right="-1"/>
        <w:jc w:val="both"/>
        <w:rPr>
          <w:rFonts w:ascii="Trebuchet MS" w:hAnsi="Trebuchet MS"/>
          <w:sz w:val="18"/>
          <w:szCs w:val="18"/>
        </w:rPr>
      </w:pPr>
      <w:r w:rsidRPr="00094040">
        <w:rPr>
          <w:rFonts w:ascii="Trebuchet MS" w:hAnsi="Trebuchet MS" w:cs="Calibri"/>
          <w:sz w:val="22"/>
          <w:szCs w:val="22"/>
          <w:lang w:val="ro-RO"/>
        </w:rPr>
        <w:t xml:space="preserve">           </w:t>
      </w:r>
      <w:bookmarkEnd w:id="2"/>
    </w:p>
    <w:sectPr w:rsidR="005D5409" w:rsidRPr="008B4DD1" w:rsidSect="0083790D">
      <w:headerReference w:type="default" r:id="rId9"/>
      <w:footerReference w:type="default" r:id="rId10"/>
      <w:headerReference w:type="first" r:id="rId11"/>
      <w:type w:val="continuous"/>
      <w:pgSz w:w="11909" w:h="16834" w:code="9"/>
      <w:pgMar w:top="1080" w:right="562" w:bottom="706" w:left="1282" w:header="36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FF129" w14:textId="77777777" w:rsidR="007006A9" w:rsidRDefault="007006A9">
      <w:r>
        <w:separator/>
      </w:r>
    </w:p>
  </w:endnote>
  <w:endnote w:type="continuationSeparator" w:id="0">
    <w:p w14:paraId="6F8D71C6" w14:textId="77777777" w:rsidR="007006A9" w:rsidRDefault="0070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jan Pro">
    <w:altName w:val="Georgia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754F7" w14:textId="77777777" w:rsidR="007006A9" w:rsidRDefault="007006A9">
    <w:pPr>
      <w:pStyle w:val="Subsol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C4E78" w14:textId="77777777" w:rsidR="007006A9" w:rsidRDefault="007006A9">
      <w:r>
        <w:separator/>
      </w:r>
    </w:p>
  </w:footnote>
  <w:footnote w:type="continuationSeparator" w:id="0">
    <w:p w14:paraId="4448F511" w14:textId="77777777" w:rsidR="007006A9" w:rsidRDefault="00700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2962D" w14:textId="77777777" w:rsidR="007006A9" w:rsidRDefault="007006A9" w:rsidP="00777ECF">
    <w:pPr>
      <w:pStyle w:val="Antet"/>
      <w:tabs>
        <w:tab w:val="left" w:pos="298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A700" w14:textId="065D9BE9" w:rsidR="007006A9" w:rsidRPr="00A57F3F" w:rsidRDefault="007006A9" w:rsidP="009427B5">
    <w:pPr>
      <w:pStyle w:val="Antet"/>
      <w:rPr>
        <w:b/>
        <w:color w:val="000000" w:themeColor="text1"/>
        <w:sz w:val="18"/>
        <w:szCs w:val="18"/>
      </w:rPr>
    </w:pPr>
    <w:bookmarkStart w:id="3" w:name="_Hlk24373406"/>
    <w:bookmarkStart w:id="4" w:name="_Hlk24373407"/>
    <w:r w:rsidRPr="00D32C37"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65E70599" wp14:editId="0EB16D29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899280" cy="899280"/>
          <wp:effectExtent l="0" t="0" r="0" b="0"/>
          <wp:wrapTight wrapText="bothSides">
            <wp:wrapPolygon edited="0">
              <wp:start x="6407" y="0"/>
              <wp:lineTo x="3203" y="1831"/>
              <wp:lineTo x="0" y="5492"/>
              <wp:lineTo x="0" y="16017"/>
              <wp:lineTo x="5034" y="21051"/>
              <wp:lineTo x="6407" y="21051"/>
              <wp:lineTo x="14644" y="21051"/>
              <wp:lineTo x="16017" y="21051"/>
              <wp:lineTo x="21051" y="16017"/>
              <wp:lineTo x="21051" y="5492"/>
              <wp:lineTo x="17847" y="1831"/>
              <wp:lineTo x="14644" y="0"/>
              <wp:lineTo x="6407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28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  <w:p w14:paraId="6184692C" w14:textId="5032F690" w:rsidR="007006A9" w:rsidRPr="009427B5" w:rsidRDefault="007006A9" w:rsidP="009427B5">
    <w:pPr>
      <w:pStyle w:val="Antet"/>
    </w:pPr>
    <w:r w:rsidRPr="00D32C37">
      <w:rPr>
        <w:noProof/>
        <w:lang w:eastAsia="ro-R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7A477E0" wp14:editId="125105E3">
              <wp:simplePos x="0" y="0"/>
              <wp:positionH relativeFrom="margin">
                <wp:posOffset>1029335</wp:posOffset>
              </wp:positionH>
              <wp:positionV relativeFrom="page">
                <wp:posOffset>392430</wp:posOffset>
              </wp:positionV>
              <wp:extent cx="4922520" cy="762000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252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4AE6CF" w14:textId="77777777" w:rsidR="007006A9" w:rsidRDefault="007006A9" w:rsidP="009427B5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Ministerul Lucrărilor Publice, </w:t>
                          </w:r>
                        </w:p>
                        <w:p w14:paraId="6285817E" w14:textId="77777777" w:rsidR="007006A9" w:rsidRPr="0016561B" w:rsidRDefault="007006A9" w:rsidP="009427B5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Dezvoltării și Administrației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A477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1.05pt;margin-top:30.9pt;width:387.6pt;height:6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" stroked="f">
              <v:textbox>
                <w:txbxContent>
                  <w:p w14:paraId="664AE6CF" w14:textId="77777777" w:rsidR="007006A9" w:rsidRDefault="007006A9" w:rsidP="009427B5">
                    <w:pPr>
                      <w:pStyle w:val="Instituie"/>
                      <w:spacing w:after="0" w:line="240" w:lineRule="auto"/>
                    </w:pPr>
                    <w:r>
                      <w:t xml:space="preserve">Ministerul Lucrărilor Publice, </w:t>
                    </w:r>
                  </w:p>
                  <w:p w14:paraId="6285817E" w14:textId="77777777" w:rsidR="007006A9" w:rsidRPr="0016561B" w:rsidRDefault="007006A9" w:rsidP="009427B5">
                    <w:pPr>
                      <w:pStyle w:val="Instituie"/>
                      <w:spacing w:after="0" w:line="240" w:lineRule="auto"/>
                    </w:pPr>
                    <w:r>
                      <w:t xml:space="preserve">Dezvoltării și Administrației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76A3"/>
    <w:multiLevelType w:val="hybridMultilevel"/>
    <w:tmpl w:val="1938E6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6E85"/>
    <w:multiLevelType w:val="multilevel"/>
    <w:tmpl w:val="5BBA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57C10"/>
    <w:multiLevelType w:val="hybridMultilevel"/>
    <w:tmpl w:val="7B7E04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D59D4"/>
    <w:multiLevelType w:val="hybridMultilevel"/>
    <w:tmpl w:val="BEFC78C6"/>
    <w:lvl w:ilvl="0" w:tplc="92AC75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CD72F5"/>
    <w:multiLevelType w:val="hybridMultilevel"/>
    <w:tmpl w:val="57C490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32CD4"/>
    <w:multiLevelType w:val="hybridMultilevel"/>
    <w:tmpl w:val="DB8ACA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267C4"/>
    <w:multiLevelType w:val="hybridMultilevel"/>
    <w:tmpl w:val="AA0AB3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35727"/>
    <w:multiLevelType w:val="hybridMultilevel"/>
    <w:tmpl w:val="6FF464C0"/>
    <w:lvl w:ilvl="0" w:tplc="90BC2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attachedTemplate r:id="rId1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19"/>
    <w:rsid w:val="00002E8D"/>
    <w:rsid w:val="0000387B"/>
    <w:rsid w:val="00005229"/>
    <w:rsid w:val="00005FE2"/>
    <w:rsid w:val="00011FD0"/>
    <w:rsid w:val="00011FD3"/>
    <w:rsid w:val="000148AD"/>
    <w:rsid w:val="0002011D"/>
    <w:rsid w:val="00020489"/>
    <w:rsid w:val="00021706"/>
    <w:rsid w:val="00024135"/>
    <w:rsid w:val="00026858"/>
    <w:rsid w:val="00026C05"/>
    <w:rsid w:val="00027B9D"/>
    <w:rsid w:val="00030BDE"/>
    <w:rsid w:val="00030C5B"/>
    <w:rsid w:val="000310B4"/>
    <w:rsid w:val="000327CB"/>
    <w:rsid w:val="00032B8E"/>
    <w:rsid w:val="0003430C"/>
    <w:rsid w:val="000343CC"/>
    <w:rsid w:val="000347C2"/>
    <w:rsid w:val="000352AD"/>
    <w:rsid w:val="000354E0"/>
    <w:rsid w:val="00037898"/>
    <w:rsid w:val="00042754"/>
    <w:rsid w:val="00043572"/>
    <w:rsid w:val="000456EA"/>
    <w:rsid w:val="00046510"/>
    <w:rsid w:val="00046D2F"/>
    <w:rsid w:val="000471AD"/>
    <w:rsid w:val="000473DC"/>
    <w:rsid w:val="00051354"/>
    <w:rsid w:val="00052696"/>
    <w:rsid w:val="00057059"/>
    <w:rsid w:val="000573A5"/>
    <w:rsid w:val="00057C27"/>
    <w:rsid w:val="000637C6"/>
    <w:rsid w:val="00064373"/>
    <w:rsid w:val="0006559F"/>
    <w:rsid w:val="00065A62"/>
    <w:rsid w:val="0006631E"/>
    <w:rsid w:val="000678F8"/>
    <w:rsid w:val="0007081C"/>
    <w:rsid w:val="000716EF"/>
    <w:rsid w:val="00073666"/>
    <w:rsid w:val="00075943"/>
    <w:rsid w:val="00075A6F"/>
    <w:rsid w:val="00077A72"/>
    <w:rsid w:val="00077CC8"/>
    <w:rsid w:val="00086951"/>
    <w:rsid w:val="00086966"/>
    <w:rsid w:val="00091DB9"/>
    <w:rsid w:val="0009287A"/>
    <w:rsid w:val="00092F55"/>
    <w:rsid w:val="00093CA3"/>
    <w:rsid w:val="00094040"/>
    <w:rsid w:val="00095994"/>
    <w:rsid w:val="0009700C"/>
    <w:rsid w:val="000A0248"/>
    <w:rsid w:val="000A2C54"/>
    <w:rsid w:val="000A5B53"/>
    <w:rsid w:val="000A602B"/>
    <w:rsid w:val="000A6AC0"/>
    <w:rsid w:val="000A7AF2"/>
    <w:rsid w:val="000B0F47"/>
    <w:rsid w:val="000B1BA5"/>
    <w:rsid w:val="000B438B"/>
    <w:rsid w:val="000B4950"/>
    <w:rsid w:val="000B4B9C"/>
    <w:rsid w:val="000C15D1"/>
    <w:rsid w:val="000C1D6D"/>
    <w:rsid w:val="000C5148"/>
    <w:rsid w:val="000C63DF"/>
    <w:rsid w:val="000C6469"/>
    <w:rsid w:val="000D181D"/>
    <w:rsid w:val="000D1936"/>
    <w:rsid w:val="000D1D91"/>
    <w:rsid w:val="000D2927"/>
    <w:rsid w:val="000D3FA1"/>
    <w:rsid w:val="000E07C8"/>
    <w:rsid w:val="000E2FB3"/>
    <w:rsid w:val="000E3471"/>
    <w:rsid w:val="000E47A7"/>
    <w:rsid w:val="000E5A3D"/>
    <w:rsid w:val="000E6A33"/>
    <w:rsid w:val="000F10DF"/>
    <w:rsid w:val="000F1E1F"/>
    <w:rsid w:val="000F29D6"/>
    <w:rsid w:val="000F2A1F"/>
    <w:rsid w:val="000F2D9A"/>
    <w:rsid w:val="000F32D7"/>
    <w:rsid w:val="000F3D86"/>
    <w:rsid w:val="000F40FC"/>
    <w:rsid w:val="000F4170"/>
    <w:rsid w:val="000F470B"/>
    <w:rsid w:val="000F5C6B"/>
    <w:rsid w:val="0010313A"/>
    <w:rsid w:val="00103F5C"/>
    <w:rsid w:val="001054F2"/>
    <w:rsid w:val="001055B6"/>
    <w:rsid w:val="00105C65"/>
    <w:rsid w:val="00106810"/>
    <w:rsid w:val="00106ACF"/>
    <w:rsid w:val="00111ABF"/>
    <w:rsid w:val="00112D29"/>
    <w:rsid w:val="00113E54"/>
    <w:rsid w:val="0011531F"/>
    <w:rsid w:val="00116E14"/>
    <w:rsid w:val="00120DA7"/>
    <w:rsid w:val="00121291"/>
    <w:rsid w:val="001235F5"/>
    <w:rsid w:val="00126BEF"/>
    <w:rsid w:val="00130025"/>
    <w:rsid w:val="00130CED"/>
    <w:rsid w:val="0013132A"/>
    <w:rsid w:val="00132275"/>
    <w:rsid w:val="00133A69"/>
    <w:rsid w:val="00137256"/>
    <w:rsid w:val="00140161"/>
    <w:rsid w:val="001414F2"/>
    <w:rsid w:val="0014215F"/>
    <w:rsid w:val="00142E15"/>
    <w:rsid w:val="00144792"/>
    <w:rsid w:val="001448E5"/>
    <w:rsid w:val="00145D95"/>
    <w:rsid w:val="00146894"/>
    <w:rsid w:val="00147CD6"/>
    <w:rsid w:val="00151F09"/>
    <w:rsid w:val="00152052"/>
    <w:rsid w:val="00152B15"/>
    <w:rsid w:val="00153A3B"/>
    <w:rsid w:val="0015467D"/>
    <w:rsid w:val="0015515F"/>
    <w:rsid w:val="001601EA"/>
    <w:rsid w:val="00162422"/>
    <w:rsid w:val="00162AD6"/>
    <w:rsid w:val="00162DA9"/>
    <w:rsid w:val="00162E6C"/>
    <w:rsid w:val="001633A6"/>
    <w:rsid w:val="0016361C"/>
    <w:rsid w:val="00163CED"/>
    <w:rsid w:val="00167993"/>
    <w:rsid w:val="00170FFF"/>
    <w:rsid w:val="0017283A"/>
    <w:rsid w:val="00172AE9"/>
    <w:rsid w:val="001731C1"/>
    <w:rsid w:val="001740C6"/>
    <w:rsid w:val="001760A9"/>
    <w:rsid w:val="001800CF"/>
    <w:rsid w:val="001825BD"/>
    <w:rsid w:val="00185AFB"/>
    <w:rsid w:val="001866DB"/>
    <w:rsid w:val="001876E2"/>
    <w:rsid w:val="00187738"/>
    <w:rsid w:val="00187B8E"/>
    <w:rsid w:val="0019075C"/>
    <w:rsid w:val="00191D76"/>
    <w:rsid w:val="00193032"/>
    <w:rsid w:val="0019325B"/>
    <w:rsid w:val="00195AB7"/>
    <w:rsid w:val="0019612A"/>
    <w:rsid w:val="0019647A"/>
    <w:rsid w:val="00197405"/>
    <w:rsid w:val="001A0AB5"/>
    <w:rsid w:val="001A1EFB"/>
    <w:rsid w:val="001A323E"/>
    <w:rsid w:val="001A6CEC"/>
    <w:rsid w:val="001B0B7C"/>
    <w:rsid w:val="001B13FF"/>
    <w:rsid w:val="001B227A"/>
    <w:rsid w:val="001B43B1"/>
    <w:rsid w:val="001B5DBD"/>
    <w:rsid w:val="001C0D09"/>
    <w:rsid w:val="001C1164"/>
    <w:rsid w:val="001C21DE"/>
    <w:rsid w:val="001C24DA"/>
    <w:rsid w:val="001C2AA1"/>
    <w:rsid w:val="001C4447"/>
    <w:rsid w:val="001C56E0"/>
    <w:rsid w:val="001C6A82"/>
    <w:rsid w:val="001D0041"/>
    <w:rsid w:val="001D4C1B"/>
    <w:rsid w:val="001D6353"/>
    <w:rsid w:val="001D63AD"/>
    <w:rsid w:val="001D6A0D"/>
    <w:rsid w:val="001E28BD"/>
    <w:rsid w:val="001E351B"/>
    <w:rsid w:val="001E4B84"/>
    <w:rsid w:val="001E4CAA"/>
    <w:rsid w:val="001E5611"/>
    <w:rsid w:val="001E61E7"/>
    <w:rsid w:val="001F021F"/>
    <w:rsid w:val="001F262D"/>
    <w:rsid w:val="001F2808"/>
    <w:rsid w:val="001F3601"/>
    <w:rsid w:val="001F41DB"/>
    <w:rsid w:val="001F5151"/>
    <w:rsid w:val="001F5C98"/>
    <w:rsid w:val="001F5EED"/>
    <w:rsid w:val="001F6599"/>
    <w:rsid w:val="00200728"/>
    <w:rsid w:val="002022FA"/>
    <w:rsid w:val="00204BAC"/>
    <w:rsid w:val="00207D6A"/>
    <w:rsid w:val="0021242E"/>
    <w:rsid w:val="00213537"/>
    <w:rsid w:val="00214109"/>
    <w:rsid w:val="002141B2"/>
    <w:rsid w:val="00214EFF"/>
    <w:rsid w:val="00217D84"/>
    <w:rsid w:val="00220069"/>
    <w:rsid w:val="002213C2"/>
    <w:rsid w:val="00225237"/>
    <w:rsid w:val="00225501"/>
    <w:rsid w:val="00230100"/>
    <w:rsid w:val="00231C82"/>
    <w:rsid w:val="00232264"/>
    <w:rsid w:val="002342B9"/>
    <w:rsid w:val="00237763"/>
    <w:rsid w:val="00242A2E"/>
    <w:rsid w:val="00243408"/>
    <w:rsid w:val="002452BF"/>
    <w:rsid w:val="00246368"/>
    <w:rsid w:val="00246A4A"/>
    <w:rsid w:val="00250013"/>
    <w:rsid w:val="002508D8"/>
    <w:rsid w:val="00250A1C"/>
    <w:rsid w:val="002520BA"/>
    <w:rsid w:val="00253274"/>
    <w:rsid w:val="00253DEB"/>
    <w:rsid w:val="002543E0"/>
    <w:rsid w:val="00255CF4"/>
    <w:rsid w:val="002569EC"/>
    <w:rsid w:val="00256CE4"/>
    <w:rsid w:val="002605DD"/>
    <w:rsid w:val="002607BE"/>
    <w:rsid w:val="002616F0"/>
    <w:rsid w:val="00263239"/>
    <w:rsid w:val="0026456D"/>
    <w:rsid w:val="002653DC"/>
    <w:rsid w:val="00265CCA"/>
    <w:rsid w:val="00266795"/>
    <w:rsid w:val="00266FF2"/>
    <w:rsid w:val="00270EA6"/>
    <w:rsid w:val="002721E7"/>
    <w:rsid w:val="0027274A"/>
    <w:rsid w:val="002747BB"/>
    <w:rsid w:val="002774B4"/>
    <w:rsid w:val="00277522"/>
    <w:rsid w:val="002776FE"/>
    <w:rsid w:val="00280C97"/>
    <w:rsid w:val="00284484"/>
    <w:rsid w:val="00287B1A"/>
    <w:rsid w:val="00290785"/>
    <w:rsid w:val="00290DE8"/>
    <w:rsid w:val="00291C5A"/>
    <w:rsid w:val="00291E5A"/>
    <w:rsid w:val="00292089"/>
    <w:rsid w:val="002937D4"/>
    <w:rsid w:val="002943FA"/>
    <w:rsid w:val="00295550"/>
    <w:rsid w:val="002974FC"/>
    <w:rsid w:val="002A0B2C"/>
    <w:rsid w:val="002A119E"/>
    <w:rsid w:val="002A3DBF"/>
    <w:rsid w:val="002A4748"/>
    <w:rsid w:val="002A4BA2"/>
    <w:rsid w:val="002A5326"/>
    <w:rsid w:val="002A712C"/>
    <w:rsid w:val="002B2203"/>
    <w:rsid w:val="002B42F2"/>
    <w:rsid w:val="002B67D0"/>
    <w:rsid w:val="002B6A71"/>
    <w:rsid w:val="002B6F2E"/>
    <w:rsid w:val="002B7B0E"/>
    <w:rsid w:val="002C2744"/>
    <w:rsid w:val="002C2AF2"/>
    <w:rsid w:val="002C31F8"/>
    <w:rsid w:val="002C46C8"/>
    <w:rsid w:val="002C79E0"/>
    <w:rsid w:val="002D07B4"/>
    <w:rsid w:val="002D388F"/>
    <w:rsid w:val="002D7B9A"/>
    <w:rsid w:val="002E22DB"/>
    <w:rsid w:val="002E3F0C"/>
    <w:rsid w:val="002E694F"/>
    <w:rsid w:val="002E6C96"/>
    <w:rsid w:val="002E7D17"/>
    <w:rsid w:val="002F0150"/>
    <w:rsid w:val="002F1C7B"/>
    <w:rsid w:val="002F301F"/>
    <w:rsid w:val="002F3D9E"/>
    <w:rsid w:val="002F74D7"/>
    <w:rsid w:val="00303499"/>
    <w:rsid w:val="00303960"/>
    <w:rsid w:val="00306D47"/>
    <w:rsid w:val="00310670"/>
    <w:rsid w:val="00315756"/>
    <w:rsid w:val="00315882"/>
    <w:rsid w:val="00320496"/>
    <w:rsid w:val="00320781"/>
    <w:rsid w:val="00320857"/>
    <w:rsid w:val="003209CB"/>
    <w:rsid w:val="00321A64"/>
    <w:rsid w:val="00322600"/>
    <w:rsid w:val="00322B17"/>
    <w:rsid w:val="00323C6C"/>
    <w:rsid w:val="003245B3"/>
    <w:rsid w:val="00325AED"/>
    <w:rsid w:val="00325B10"/>
    <w:rsid w:val="0032628E"/>
    <w:rsid w:val="0032641C"/>
    <w:rsid w:val="0032670A"/>
    <w:rsid w:val="0032779C"/>
    <w:rsid w:val="00333711"/>
    <w:rsid w:val="00335271"/>
    <w:rsid w:val="00340247"/>
    <w:rsid w:val="00341D1B"/>
    <w:rsid w:val="0034404A"/>
    <w:rsid w:val="003461E2"/>
    <w:rsid w:val="00347C7D"/>
    <w:rsid w:val="00347E00"/>
    <w:rsid w:val="003530EB"/>
    <w:rsid w:val="00353AF7"/>
    <w:rsid w:val="00355855"/>
    <w:rsid w:val="003560FE"/>
    <w:rsid w:val="00360ACA"/>
    <w:rsid w:val="00363989"/>
    <w:rsid w:val="00366186"/>
    <w:rsid w:val="0036640F"/>
    <w:rsid w:val="003674DA"/>
    <w:rsid w:val="00371AB5"/>
    <w:rsid w:val="00371FDC"/>
    <w:rsid w:val="00372F16"/>
    <w:rsid w:val="00373736"/>
    <w:rsid w:val="00374025"/>
    <w:rsid w:val="00374045"/>
    <w:rsid w:val="003746C4"/>
    <w:rsid w:val="003748DE"/>
    <w:rsid w:val="00375D2D"/>
    <w:rsid w:val="00375E52"/>
    <w:rsid w:val="00376217"/>
    <w:rsid w:val="003804BF"/>
    <w:rsid w:val="0038108D"/>
    <w:rsid w:val="00383BEA"/>
    <w:rsid w:val="00384A40"/>
    <w:rsid w:val="00384D3A"/>
    <w:rsid w:val="00385939"/>
    <w:rsid w:val="0038622C"/>
    <w:rsid w:val="003869D2"/>
    <w:rsid w:val="00387F9E"/>
    <w:rsid w:val="00391531"/>
    <w:rsid w:val="0039383F"/>
    <w:rsid w:val="0039406F"/>
    <w:rsid w:val="003A00FC"/>
    <w:rsid w:val="003A09F7"/>
    <w:rsid w:val="003A1B9D"/>
    <w:rsid w:val="003A25A5"/>
    <w:rsid w:val="003A2848"/>
    <w:rsid w:val="003A2AC8"/>
    <w:rsid w:val="003A3366"/>
    <w:rsid w:val="003A5FC0"/>
    <w:rsid w:val="003B10F4"/>
    <w:rsid w:val="003B14DE"/>
    <w:rsid w:val="003B2534"/>
    <w:rsid w:val="003C28B2"/>
    <w:rsid w:val="003C3DCB"/>
    <w:rsid w:val="003C49CC"/>
    <w:rsid w:val="003C6071"/>
    <w:rsid w:val="003D217E"/>
    <w:rsid w:val="003D38E2"/>
    <w:rsid w:val="003D4083"/>
    <w:rsid w:val="003D6C30"/>
    <w:rsid w:val="003E0337"/>
    <w:rsid w:val="003E1488"/>
    <w:rsid w:val="003E17BE"/>
    <w:rsid w:val="003E2A28"/>
    <w:rsid w:val="003E2C35"/>
    <w:rsid w:val="003E3822"/>
    <w:rsid w:val="003E3CA8"/>
    <w:rsid w:val="003E6BFD"/>
    <w:rsid w:val="003F06BD"/>
    <w:rsid w:val="003F2559"/>
    <w:rsid w:val="003F3866"/>
    <w:rsid w:val="003F4170"/>
    <w:rsid w:val="003F4DE5"/>
    <w:rsid w:val="003F594A"/>
    <w:rsid w:val="003F610B"/>
    <w:rsid w:val="003F6AD4"/>
    <w:rsid w:val="003F7027"/>
    <w:rsid w:val="003F713B"/>
    <w:rsid w:val="00400895"/>
    <w:rsid w:val="004021FB"/>
    <w:rsid w:val="00402640"/>
    <w:rsid w:val="0040515E"/>
    <w:rsid w:val="00407F34"/>
    <w:rsid w:val="004105CA"/>
    <w:rsid w:val="00410F21"/>
    <w:rsid w:val="00412BBD"/>
    <w:rsid w:val="00416F3A"/>
    <w:rsid w:val="004217FF"/>
    <w:rsid w:val="004239F9"/>
    <w:rsid w:val="00423A02"/>
    <w:rsid w:val="00425415"/>
    <w:rsid w:val="00425520"/>
    <w:rsid w:val="00425647"/>
    <w:rsid w:val="004269AC"/>
    <w:rsid w:val="00426B46"/>
    <w:rsid w:val="00426E94"/>
    <w:rsid w:val="00427A98"/>
    <w:rsid w:val="0043009B"/>
    <w:rsid w:val="004314E5"/>
    <w:rsid w:val="004330E9"/>
    <w:rsid w:val="0043661A"/>
    <w:rsid w:val="0044043A"/>
    <w:rsid w:val="0044128A"/>
    <w:rsid w:val="0044164A"/>
    <w:rsid w:val="00441CD1"/>
    <w:rsid w:val="00442331"/>
    <w:rsid w:val="00442451"/>
    <w:rsid w:val="00444D09"/>
    <w:rsid w:val="004455DD"/>
    <w:rsid w:val="00446341"/>
    <w:rsid w:val="0044661E"/>
    <w:rsid w:val="00452D27"/>
    <w:rsid w:val="00453509"/>
    <w:rsid w:val="004538E5"/>
    <w:rsid w:val="0045420F"/>
    <w:rsid w:val="00455895"/>
    <w:rsid w:val="00455BF8"/>
    <w:rsid w:val="00455CB1"/>
    <w:rsid w:val="0045754D"/>
    <w:rsid w:val="0045781F"/>
    <w:rsid w:val="00457853"/>
    <w:rsid w:val="0046027A"/>
    <w:rsid w:val="0046047C"/>
    <w:rsid w:val="00460643"/>
    <w:rsid w:val="004619EA"/>
    <w:rsid w:val="00462182"/>
    <w:rsid w:val="004621A5"/>
    <w:rsid w:val="00470986"/>
    <w:rsid w:val="004710EF"/>
    <w:rsid w:val="004714A4"/>
    <w:rsid w:val="00474C33"/>
    <w:rsid w:val="00476FC9"/>
    <w:rsid w:val="004772B4"/>
    <w:rsid w:val="00477E91"/>
    <w:rsid w:val="00480370"/>
    <w:rsid w:val="0048094C"/>
    <w:rsid w:val="00481F3C"/>
    <w:rsid w:val="004839EE"/>
    <w:rsid w:val="00485483"/>
    <w:rsid w:val="00487165"/>
    <w:rsid w:val="004872C3"/>
    <w:rsid w:val="0049179A"/>
    <w:rsid w:val="004924A7"/>
    <w:rsid w:val="00492AFD"/>
    <w:rsid w:val="00497086"/>
    <w:rsid w:val="00497373"/>
    <w:rsid w:val="004A028E"/>
    <w:rsid w:val="004A30CA"/>
    <w:rsid w:val="004A31DB"/>
    <w:rsid w:val="004A4294"/>
    <w:rsid w:val="004A6875"/>
    <w:rsid w:val="004B1BCA"/>
    <w:rsid w:val="004B364A"/>
    <w:rsid w:val="004B386C"/>
    <w:rsid w:val="004B3E1D"/>
    <w:rsid w:val="004B63EA"/>
    <w:rsid w:val="004C02B6"/>
    <w:rsid w:val="004C02DA"/>
    <w:rsid w:val="004C3254"/>
    <w:rsid w:val="004C4EFA"/>
    <w:rsid w:val="004C6335"/>
    <w:rsid w:val="004C6D1D"/>
    <w:rsid w:val="004D19F8"/>
    <w:rsid w:val="004D24DD"/>
    <w:rsid w:val="004D2B16"/>
    <w:rsid w:val="004D4075"/>
    <w:rsid w:val="004E096A"/>
    <w:rsid w:val="004E1BEC"/>
    <w:rsid w:val="004E218A"/>
    <w:rsid w:val="004E2BBA"/>
    <w:rsid w:val="004E481C"/>
    <w:rsid w:val="004E4E61"/>
    <w:rsid w:val="004E5C91"/>
    <w:rsid w:val="004E6004"/>
    <w:rsid w:val="004E67D5"/>
    <w:rsid w:val="004E6991"/>
    <w:rsid w:val="004E74C3"/>
    <w:rsid w:val="004E789C"/>
    <w:rsid w:val="004F1B90"/>
    <w:rsid w:val="004F51FC"/>
    <w:rsid w:val="004F6703"/>
    <w:rsid w:val="005000FB"/>
    <w:rsid w:val="00502401"/>
    <w:rsid w:val="00510ED4"/>
    <w:rsid w:val="005111AE"/>
    <w:rsid w:val="005127F3"/>
    <w:rsid w:val="00512909"/>
    <w:rsid w:val="00512DE4"/>
    <w:rsid w:val="00513277"/>
    <w:rsid w:val="00514016"/>
    <w:rsid w:val="005144CA"/>
    <w:rsid w:val="00514CDC"/>
    <w:rsid w:val="00515733"/>
    <w:rsid w:val="005159A3"/>
    <w:rsid w:val="00515F18"/>
    <w:rsid w:val="0051661A"/>
    <w:rsid w:val="00516D45"/>
    <w:rsid w:val="00523FCB"/>
    <w:rsid w:val="0052444B"/>
    <w:rsid w:val="00524D1E"/>
    <w:rsid w:val="0052615F"/>
    <w:rsid w:val="00527B03"/>
    <w:rsid w:val="00531A31"/>
    <w:rsid w:val="00531C6E"/>
    <w:rsid w:val="00532227"/>
    <w:rsid w:val="00535BB3"/>
    <w:rsid w:val="00535F87"/>
    <w:rsid w:val="005403CA"/>
    <w:rsid w:val="00540822"/>
    <w:rsid w:val="005411FE"/>
    <w:rsid w:val="0054481D"/>
    <w:rsid w:val="00545C22"/>
    <w:rsid w:val="00551D53"/>
    <w:rsid w:val="005528DF"/>
    <w:rsid w:val="00553920"/>
    <w:rsid w:val="00554B0A"/>
    <w:rsid w:val="005572FB"/>
    <w:rsid w:val="00560348"/>
    <w:rsid w:val="00561632"/>
    <w:rsid w:val="00562CC3"/>
    <w:rsid w:val="00563428"/>
    <w:rsid w:val="00565BD7"/>
    <w:rsid w:val="00565DDD"/>
    <w:rsid w:val="00566318"/>
    <w:rsid w:val="005705F7"/>
    <w:rsid w:val="00570FF0"/>
    <w:rsid w:val="0057174D"/>
    <w:rsid w:val="00571CDB"/>
    <w:rsid w:val="00573791"/>
    <w:rsid w:val="00574880"/>
    <w:rsid w:val="005769E7"/>
    <w:rsid w:val="00577437"/>
    <w:rsid w:val="005827AB"/>
    <w:rsid w:val="00584E4E"/>
    <w:rsid w:val="00585C8B"/>
    <w:rsid w:val="005910A2"/>
    <w:rsid w:val="0059180D"/>
    <w:rsid w:val="005927D6"/>
    <w:rsid w:val="0059395D"/>
    <w:rsid w:val="00594A75"/>
    <w:rsid w:val="00595E8A"/>
    <w:rsid w:val="005970AA"/>
    <w:rsid w:val="00597EA4"/>
    <w:rsid w:val="005A080C"/>
    <w:rsid w:val="005A0CF7"/>
    <w:rsid w:val="005A3AF7"/>
    <w:rsid w:val="005B064C"/>
    <w:rsid w:val="005B23B5"/>
    <w:rsid w:val="005B23CC"/>
    <w:rsid w:val="005B2F2D"/>
    <w:rsid w:val="005B3FFC"/>
    <w:rsid w:val="005B4CF3"/>
    <w:rsid w:val="005C22A6"/>
    <w:rsid w:val="005C345A"/>
    <w:rsid w:val="005C36E7"/>
    <w:rsid w:val="005C37B1"/>
    <w:rsid w:val="005C51CF"/>
    <w:rsid w:val="005C716A"/>
    <w:rsid w:val="005D0519"/>
    <w:rsid w:val="005D1A93"/>
    <w:rsid w:val="005D253C"/>
    <w:rsid w:val="005D2D40"/>
    <w:rsid w:val="005D3D60"/>
    <w:rsid w:val="005D5409"/>
    <w:rsid w:val="005D712B"/>
    <w:rsid w:val="005E1612"/>
    <w:rsid w:val="005E25BB"/>
    <w:rsid w:val="005E5076"/>
    <w:rsid w:val="005E57B3"/>
    <w:rsid w:val="005E73DE"/>
    <w:rsid w:val="005F5E6E"/>
    <w:rsid w:val="0060360A"/>
    <w:rsid w:val="00604986"/>
    <w:rsid w:val="0060633B"/>
    <w:rsid w:val="00610A3D"/>
    <w:rsid w:val="00613050"/>
    <w:rsid w:val="006141B0"/>
    <w:rsid w:val="00615A5E"/>
    <w:rsid w:val="006178AB"/>
    <w:rsid w:val="006211A4"/>
    <w:rsid w:val="00621288"/>
    <w:rsid w:val="0062183C"/>
    <w:rsid w:val="00621BE9"/>
    <w:rsid w:val="00626006"/>
    <w:rsid w:val="00632652"/>
    <w:rsid w:val="00633B4B"/>
    <w:rsid w:val="006343B9"/>
    <w:rsid w:val="006349AE"/>
    <w:rsid w:val="0063518A"/>
    <w:rsid w:val="006363A4"/>
    <w:rsid w:val="00636CC9"/>
    <w:rsid w:val="00640134"/>
    <w:rsid w:val="006406E7"/>
    <w:rsid w:val="0064633A"/>
    <w:rsid w:val="00646DF9"/>
    <w:rsid w:val="00651629"/>
    <w:rsid w:val="0065492D"/>
    <w:rsid w:val="00654998"/>
    <w:rsid w:val="00656F22"/>
    <w:rsid w:val="006574C3"/>
    <w:rsid w:val="006603D3"/>
    <w:rsid w:val="00660DE4"/>
    <w:rsid w:val="00661AB6"/>
    <w:rsid w:val="0066225F"/>
    <w:rsid w:val="00662627"/>
    <w:rsid w:val="006653F6"/>
    <w:rsid w:val="006654E5"/>
    <w:rsid w:val="006672AF"/>
    <w:rsid w:val="00670175"/>
    <w:rsid w:val="00670C64"/>
    <w:rsid w:val="00671EA2"/>
    <w:rsid w:val="00672C97"/>
    <w:rsid w:val="00675683"/>
    <w:rsid w:val="00675B85"/>
    <w:rsid w:val="006770FD"/>
    <w:rsid w:val="0068141A"/>
    <w:rsid w:val="00681BCC"/>
    <w:rsid w:val="0068219C"/>
    <w:rsid w:val="00684419"/>
    <w:rsid w:val="00684482"/>
    <w:rsid w:val="00685A0A"/>
    <w:rsid w:val="0068660C"/>
    <w:rsid w:val="0069137F"/>
    <w:rsid w:val="006926DC"/>
    <w:rsid w:val="006927A9"/>
    <w:rsid w:val="006956BC"/>
    <w:rsid w:val="00695A57"/>
    <w:rsid w:val="00697836"/>
    <w:rsid w:val="006A09D1"/>
    <w:rsid w:val="006A17F1"/>
    <w:rsid w:val="006A1AA0"/>
    <w:rsid w:val="006A236B"/>
    <w:rsid w:val="006A348B"/>
    <w:rsid w:val="006A6D59"/>
    <w:rsid w:val="006A7E0C"/>
    <w:rsid w:val="006B3F06"/>
    <w:rsid w:val="006B491F"/>
    <w:rsid w:val="006B5121"/>
    <w:rsid w:val="006B6382"/>
    <w:rsid w:val="006B7097"/>
    <w:rsid w:val="006B785F"/>
    <w:rsid w:val="006C0608"/>
    <w:rsid w:val="006C0AB7"/>
    <w:rsid w:val="006C12FA"/>
    <w:rsid w:val="006C4A21"/>
    <w:rsid w:val="006C5824"/>
    <w:rsid w:val="006C5DA8"/>
    <w:rsid w:val="006C5EA6"/>
    <w:rsid w:val="006C7717"/>
    <w:rsid w:val="006D150A"/>
    <w:rsid w:val="006E0E3C"/>
    <w:rsid w:val="006E2C44"/>
    <w:rsid w:val="006E304E"/>
    <w:rsid w:val="006E3794"/>
    <w:rsid w:val="006E451E"/>
    <w:rsid w:val="006E4F88"/>
    <w:rsid w:val="006E67CD"/>
    <w:rsid w:val="006F087D"/>
    <w:rsid w:val="006F24B6"/>
    <w:rsid w:val="006F2636"/>
    <w:rsid w:val="006F2E31"/>
    <w:rsid w:val="006F34A3"/>
    <w:rsid w:val="006F38C6"/>
    <w:rsid w:val="006F3E9B"/>
    <w:rsid w:val="007006A9"/>
    <w:rsid w:val="00702801"/>
    <w:rsid w:val="00704491"/>
    <w:rsid w:val="00706398"/>
    <w:rsid w:val="00707E33"/>
    <w:rsid w:val="007117CB"/>
    <w:rsid w:val="007117FA"/>
    <w:rsid w:val="00712CB0"/>
    <w:rsid w:val="00712CE1"/>
    <w:rsid w:val="007166E8"/>
    <w:rsid w:val="007172FC"/>
    <w:rsid w:val="0072025D"/>
    <w:rsid w:val="00723DE2"/>
    <w:rsid w:val="007241B5"/>
    <w:rsid w:val="007246B5"/>
    <w:rsid w:val="00724C6E"/>
    <w:rsid w:val="00726D61"/>
    <w:rsid w:val="0072798F"/>
    <w:rsid w:val="00727B4C"/>
    <w:rsid w:val="00731820"/>
    <w:rsid w:val="00731F4F"/>
    <w:rsid w:val="007334D3"/>
    <w:rsid w:val="00733810"/>
    <w:rsid w:val="00734927"/>
    <w:rsid w:val="00735622"/>
    <w:rsid w:val="00735718"/>
    <w:rsid w:val="0074008E"/>
    <w:rsid w:val="00740374"/>
    <w:rsid w:val="00747598"/>
    <w:rsid w:val="007477B8"/>
    <w:rsid w:val="00752145"/>
    <w:rsid w:val="007521BC"/>
    <w:rsid w:val="00752E0E"/>
    <w:rsid w:val="00753D9C"/>
    <w:rsid w:val="0075404F"/>
    <w:rsid w:val="0075507E"/>
    <w:rsid w:val="007605C4"/>
    <w:rsid w:val="00760FC2"/>
    <w:rsid w:val="007617BB"/>
    <w:rsid w:val="00761801"/>
    <w:rsid w:val="00761BD9"/>
    <w:rsid w:val="00762B6F"/>
    <w:rsid w:val="00763D3B"/>
    <w:rsid w:val="00765DFF"/>
    <w:rsid w:val="00771C7B"/>
    <w:rsid w:val="0077319B"/>
    <w:rsid w:val="007755C4"/>
    <w:rsid w:val="0077605A"/>
    <w:rsid w:val="00777EA9"/>
    <w:rsid w:val="00777ECF"/>
    <w:rsid w:val="0078095B"/>
    <w:rsid w:val="00784E86"/>
    <w:rsid w:val="00785190"/>
    <w:rsid w:val="007863C8"/>
    <w:rsid w:val="0078757D"/>
    <w:rsid w:val="00791E5A"/>
    <w:rsid w:val="007926EC"/>
    <w:rsid w:val="007929CD"/>
    <w:rsid w:val="00796B2D"/>
    <w:rsid w:val="00797139"/>
    <w:rsid w:val="007A0731"/>
    <w:rsid w:val="007A2C52"/>
    <w:rsid w:val="007A415A"/>
    <w:rsid w:val="007B2DC9"/>
    <w:rsid w:val="007B3624"/>
    <w:rsid w:val="007B4292"/>
    <w:rsid w:val="007B53EA"/>
    <w:rsid w:val="007C44F9"/>
    <w:rsid w:val="007C484B"/>
    <w:rsid w:val="007C687C"/>
    <w:rsid w:val="007C6B82"/>
    <w:rsid w:val="007D0945"/>
    <w:rsid w:val="007D1D66"/>
    <w:rsid w:val="007D51AB"/>
    <w:rsid w:val="007D539D"/>
    <w:rsid w:val="007D59A7"/>
    <w:rsid w:val="007E096B"/>
    <w:rsid w:val="007E1189"/>
    <w:rsid w:val="007E1BD0"/>
    <w:rsid w:val="007E2896"/>
    <w:rsid w:val="007E4D33"/>
    <w:rsid w:val="007E4F55"/>
    <w:rsid w:val="007E58D3"/>
    <w:rsid w:val="007E5FD8"/>
    <w:rsid w:val="007F1664"/>
    <w:rsid w:val="007F268F"/>
    <w:rsid w:val="007F31B8"/>
    <w:rsid w:val="007F3315"/>
    <w:rsid w:val="007F35ED"/>
    <w:rsid w:val="007F414C"/>
    <w:rsid w:val="007F46BE"/>
    <w:rsid w:val="007F5FC9"/>
    <w:rsid w:val="007F648E"/>
    <w:rsid w:val="00806E2D"/>
    <w:rsid w:val="00812C99"/>
    <w:rsid w:val="00812EE9"/>
    <w:rsid w:val="00816DD4"/>
    <w:rsid w:val="00820489"/>
    <w:rsid w:val="00823838"/>
    <w:rsid w:val="008259FD"/>
    <w:rsid w:val="00825FF7"/>
    <w:rsid w:val="0083144B"/>
    <w:rsid w:val="008314E2"/>
    <w:rsid w:val="00832168"/>
    <w:rsid w:val="00833BBD"/>
    <w:rsid w:val="00833BD2"/>
    <w:rsid w:val="00835554"/>
    <w:rsid w:val="0083790D"/>
    <w:rsid w:val="0084097C"/>
    <w:rsid w:val="00840B0C"/>
    <w:rsid w:val="00840CCC"/>
    <w:rsid w:val="00842379"/>
    <w:rsid w:val="00844F23"/>
    <w:rsid w:val="00845928"/>
    <w:rsid w:val="00847156"/>
    <w:rsid w:val="00847291"/>
    <w:rsid w:val="008473C5"/>
    <w:rsid w:val="00847CDC"/>
    <w:rsid w:val="00850CA2"/>
    <w:rsid w:val="0085160D"/>
    <w:rsid w:val="0085250A"/>
    <w:rsid w:val="008541D5"/>
    <w:rsid w:val="008566A9"/>
    <w:rsid w:val="00861584"/>
    <w:rsid w:val="00861ACC"/>
    <w:rsid w:val="00862D8D"/>
    <w:rsid w:val="00867DDD"/>
    <w:rsid w:val="00867F5A"/>
    <w:rsid w:val="00870C94"/>
    <w:rsid w:val="0087239C"/>
    <w:rsid w:val="008737BE"/>
    <w:rsid w:val="00874792"/>
    <w:rsid w:val="00875489"/>
    <w:rsid w:val="00882E59"/>
    <w:rsid w:val="00883114"/>
    <w:rsid w:val="00883E3C"/>
    <w:rsid w:val="00884DDC"/>
    <w:rsid w:val="008858BB"/>
    <w:rsid w:val="008863AB"/>
    <w:rsid w:val="00886DDF"/>
    <w:rsid w:val="00887AA5"/>
    <w:rsid w:val="00891226"/>
    <w:rsid w:val="00891AA5"/>
    <w:rsid w:val="00894249"/>
    <w:rsid w:val="00894BAA"/>
    <w:rsid w:val="00895332"/>
    <w:rsid w:val="00895A72"/>
    <w:rsid w:val="008A1D01"/>
    <w:rsid w:val="008A3949"/>
    <w:rsid w:val="008A5B4A"/>
    <w:rsid w:val="008A7F5A"/>
    <w:rsid w:val="008B16B8"/>
    <w:rsid w:val="008B1996"/>
    <w:rsid w:val="008B2529"/>
    <w:rsid w:val="008B4801"/>
    <w:rsid w:val="008B49C3"/>
    <w:rsid w:val="008B4DD1"/>
    <w:rsid w:val="008C0798"/>
    <w:rsid w:val="008C174C"/>
    <w:rsid w:val="008C1D7C"/>
    <w:rsid w:val="008C2486"/>
    <w:rsid w:val="008C285A"/>
    <w:rsid w:val="008C39DE"/>
    <w:rsid w:val="008C4154"/>
    <w:rsid w:val="008C54D2"/>
    <w:rsid w:val="008C5FE9"/>
    <w:rsid w:val="008C7CEF"/>
    <w:rsid w:val="008D1289"/>
    <w:rsid w:val="008D2E7B"/>
    <w:rsid w:val="008D35D3"/>
    <w:rsid w:val="008D4642"/>
    <w:rsid w:val="008D59DA"/>
    <w:rsid w:val="008D675C"/>
    <w:rsid w:val="008E1089"/>
    <w:rsid w:val="008E2530"/>
    <w:rsid w:val="008E278A"/>
    <w:rsid w:val="008E2F8E"/>
    <w:rsid w:val="008E3B52"/>
    <w:rsid w:val="008E3D30"/>
    <w:rsid w:val="008E49DD"/>
    <w:rsid w:val="008E632F"/>
    <w:rsid w:val="008E6833"/>
    <w:rsid w:val="008E6F53"/>
    <w:rsid w:val="008F11D2"/>
    <w:rsid w:val="008F5ED9"/>
    <w:rsid w:val="008F60D0"/>
    <w:rsid w:val="008F77A9"/>
    <w:rsid w:val="0090150F"/>
    <w:rsid w:val="00902FCC"/>
    <w:rsid w:val="0090326C"/>
    <w:rsid w:val="00903D9B"/>
    <w:rsid w:val="00905FC3"/>
    <w:rsid w:val="00907C35"/>
    <w:rsid w:val="00912DD7"/>
    <w:rsid w:val="00913D04"/>
    <w:rsid w:val="009143C6"/>
    <w:rsid w:val="009153B3"/>
    <w:rsid w:val="009167F9"/>
    <w:rsid w:val="00916E10"/>
    <w:rsid w:val="00920471"/>
    <w:rsid w:val="0092071C"/>
    <w:rsid w:val="00920C9E"/>
    <w:rsid w:val="00920D4E"/>
    <w:rsid w:val="009215B4"/>
    <w:rsid w:val="00922207"/>
    <w:rsid w:val="0092292E"/>
    <w:rsid w:val="00926EED"/>
    <w:rsid w:val="00926F84"/>
    <w:rsid w:val="00930A79"/>
    <w:rsid w:val="00931CFC"/>
    <w:rsid w:val="00932A3D"/>
    <w:rsid w:val="00933FB7"/>
    <w:rsid w:val="00934002"/>
    <w:rsid w:val="00935997"/>
    <w:rsid w:val="009402F0"/>
    <w:rsid w:val="00940CEC"/>
    <w:rsid w:val="00941C6E"/>
    <w:rsid w:val="009427B5"/>
    <w:rsid w:val="00944EE2"/>
    <w:rsid w:val="00944EE8"/>
    <w:rsid w:val="00947D97"/>
    <w:rsid w:val="009507F0"/>
    <w:rsid w:val="00951010"/>
    <w:rsid w:val="00962143"/>
    <w:rsid w:val="00963447"/>
    <w:rsid w:val="00965BEC"/>
    <w:rsid w:val="009679D2"/>
    <w:rsid w:val="00967A4D"/>
    <w:rsid w:val="00967CBA"/>
    <w:rsid w:val="009709F1"/>
    <w:rsid w:val="00971A68"/>
    <w:rsid w:val="00974506"/>
    <w:rsid w:val="0097533B"/>
    <w:rsid w:val="009754AD"/>
    <w:rsid w:val="009766F6"/>
    <w:rsid w:val="00976D2C"/>
    <w:rsid w:val="009804ED"/>
    <w:rsid w:val="0098128B"/>
    <w:rsid w:val="00982741"/>
    <w:rsid w:val="00982CA5"/>
    <w:rsid w:val="00983E51"/>
    <w:rsid w:val="00984B3C"/>
    <w:rsid w:val="0098506D"/>
    <w:rsid w:val="00985A17"/>
    <w:rsid w:val="00987363"/>
    <w:rsid w:val="00987379"/>
    <w:rsid w:val="009911C8"/>
    <w:rsid w:val="009915BB"/>
    <w:rsid w:val="0099161E"/>
    <w:rsid w:val="00992F91"/>
    <w:rsid w:val="00992F9A"/>
    <w:rsid w:val="009955D1"/>
    <w:rsid w:val="00995C84"/>
    <w:rsid w:val="00995F26"/>
    <w:rsid w:val="009973CB"/>
    <w:rsid w:val="00997EF4"/>
    <w:rsid w:val="009A1461"/>
    <w:rsid w:val="009A4A9D"/>
    <w:rsid w:val="009A64E8"/>
    <w:rsid w:val="009B0779"/>
    <w:rsid w:val="009B0A61"/>
    <w:rsid w:val="009B0F6E"/>
    <w:rsid w:val="009B194F"/>
    <w:rsid w:val="009B5863"/>
    <w:rsid w:val="009B649B"/>
    <w:rsid w:val="009B7165"/>
    <w:rsid w:val="009C468B"/>
    <w:rsid w:val="009C63A3"/>
    <w:rsid w:val="009D0D21"/>
    <w:rsid w:val="009D0E0C"/>
    <w:rsid w:val="009D20E1"/>
    <w:rsid w:val="009D3F64"/>
    <w:rsid w:val="009D48DE"/>
    <w:rsid w:val="009D639F"/>
    <w:rsid w:val="009D64E3"/>
    <w:rsid w:val="009D68A1"/>
    <w:rsid w:val="009E00DB"/>
    <w:rsid w:val="009E2D6C"/>
    <w:rsid w:val="009E3D83"/>
    <w:rsid w:val="009E447F"/>
    <w:rsid w:val="009E4765"/>
    <w:rsid w:val="009E702D"/>
    <w:rsid w:val="009E7728"/>
    <w:rsid w:val="009E7B09"/>
    <w:rsid w:val="009F05F8"/>
    <w:rsid w:val="009F3FA4"/>
    <w:rsid w:val="009F4F28"/>
    <w:rsid w:val="009F4F50"/>
    <w:rsid w:val="009F56B2"/>
    <w:rsid w:val="009F5FED"/>
    <w:rsid w:val="009F79F6"/>
    <w:rsid w:val="00A02160"/>
    <w:rsid w:val="00A03EC4"/>
    <w:rsid w:val="00A04F66"/>
    <w:rsid w:val="00A0737E"/>
    <w:rsid w:val="00A07725"/>
    <w:rsid w:val="00A11A3E"/>
    <w:rsid w:val="00A1515F"/>
    <w:rsid w:val="00A165B8"/>
    <w:rsid w:val="00A16E61"/>
    <w:rsid w:val="00A21E54"/>
    <w:rsid w:val="00A22969"/>
    <w:rsid w:val="00A23213"/>
    <w:rsid w:val="00A25866"/>
    <w:rsid w:val="00A266A9"/>
    <w:rsid w:val="00A27EBB"/>
    <w:rsid w:val="00A305ED"/>
    <w:rsid w:val="00A306E3"/>
    <w:rsid w:val="00A366F6"/>
    <w:rsid w:val="00A3739D"/>
    <w:rsid w:val="00A37917"/>
    <w:rsid w:val="00A40F12"/>
    <w:rsid w:val="00A4102D"/>
    <w:rsid w:val="00A424FF"/>
    <w:rsid w:val="00A43382"/>
    <w:rsid w:val="00A50A09"/>
    <w:rsid w:val="00A50CEE"/>
    <w:rsid w:val="00A52C34"/>
    <w:rsid w:val="00A552FC"/>
    <w:rsid w:val="00A5649E"/>
    <w:rsid w:val="00A578BE"/>
    <w:rsid w:val="00A57D61"/>
    <w:rsid w:val="00A61134"/>
    <w:rsid w:val="00A62B73"/>
    <w:rsid w:val="00A63112"/>
    <w:rsid w:val="00A63418"/>
    <w:rsid w:val="00A63E2C"/>
    <w:rsid w:val="00A63E35"/>
    <w:rsid w:val="00A65519"/>
    <w:rsid w:val="00A669A4"/>
    <w:rsid w:val="00A67CBF"/>
    <w:rsid w:val="00A7139B"/>
    <w:rsid w:val="00A7171B"/>
    <w:rsid w:val="00A71826"/>
    <w:rsid w:val="00A75E8B"/>
    <w:rsid w:val="00A81C39"/>
    <w:rsid w:val="00A84E07"/>
    <w:rsid w:val="00A850A5"/>
    <w:rsid w:val="00A858F0"/>
    <w:rsid w:val="00A85925"/>
    <w:rsid w:val="00A8621C"/>
    <w:rsid w:val="00A86ACE"/>
    <w:rsid w:val="00A9002D"/>
    <w:rsid w:val="00A90291"/>
    <w:rsid w:val="00A90A07"/>
    <w:rsid w:val="00A92AC6"/>
    <w:rsid w:val="00A94EF3"/>
    <w:rsid w:val="00A95AAA"/>
    <w:rsid w:val="00A95BC2"/>
    <w:rsid w:val="00A96BE1"/>
    <w:rsid w:val="00A97D57"/>
    <w:rsid w:val="00AA08BC"/>
    <w:rsid w:val="00AA152F"/>
    <w:rsid w:val="00AA2418"/>
    <w:rsid w:val="00AA2913"/>
    <w:rsid w:val="00AA3A79"/>
    <w:rsid w:val="00AA620D"/>
    <w:rsid w:val="00AB0BAC"/>
    <w:rsid w:val="00AB177A"/>
    <w:rsid w:val="00AB196A"/>
    <w:rsid w:val="00AB4D97"/>
    <w:rsid w:val="00AB4EB1"/>
    <w:rsid w:val="00AB5AE5"/>
    <w:rsid w:val="00AB5CE5"/>
    <w:rsid w:val="00AB5EF4"/>
    <w:rsid w:val="00AC20EA"/>
    <w:rsid w:val="00AC27B9"/>
    <w:rsid w:val="00AC567C"/>
    <w:rsid w:val="00AC65D7"/>
    <w:rsid w:val="00AC7645"/>
    <w:rsid w:val="00AC7AA4"/>
    <w:rsid w:val="00AD08CA"/>
    <w:rsid w:val="00AD0C2F"/>
    <w:rsid w:val="00AD1DD6"/>
    <w:rsid w:val="00AD2206"/>
    <w:rsid w:val="00AD61C2"/>
    <w:rsid w:val="00AD621A"/>
    <w:rsid w:val="00AE0990"/>
    <w:rsid w:val="00AE2086"/>
    <w:rsid w:val="00AE3CBF"/>
    <w:rsid w:val="00AE4465"/>
    <w:rsid w:val="00AE7DFF"/>
    <w:rsid w:val="00AF3CF0"/>
    <w:rsid w:val="00AF5305"/>
    <w:rsid w:val="00AF716B"/>
    <w:rsid w:val="00AF7D14"/>
    <w:rsid w:val="00AF7DF3"/>
    <w:rsid w:val="00AF7E5B"/>
    <w:rsid w:val="00B02C99"/>
    <w:rsid w:val="00B02F17"/>
    <w:rsid w:val="00B03864"/>
    <w:rsid w:val="00B044E0"/>
    <w:rsid w:val="00B05C9D"/>
    <w:rsid w:val="00B11390"/>
    <w:rsid w:val="00B11F54"/>
    <w:rsid w:val="00B12236"/>
    <w:rsid w:val="00B14292"/>
    <w:rsid w:val="00B1582B"/>
    <w:rsid w:val="00B20D2C"/>
    <w:rsid w:val="00B23274"/>
    <w:rsid w:val="00B2356B"/>
    <w:rsid w:val="00B24165"/>
    <w:rsid w:val="00B24FE1"/>
    <w:rsid w:val="00B2630A"/>
    <w:rsid w:val="00B30AA6"/>
    <w:rsid w:val="00B30EC0"/>
    <w:rsid w:val="00B3266A"/>
    <w:rsid w:val="00B346A6"/>
    <w:rsid w:val="00B34815"/>
    <w:rsid w:val="00B41B67"/>
    <w:rsid w:val="00B42647"/>
    <w:rsid w:val="00B448B3"/>
    <w:rsid w:val="00B45740"/>
    <w:rsid w:val="00B459E4"/>
    <w:rsid w:val="00B46190"/>
    <w:rsid w:val="00B47BF4"/>
    <w:rsid w:val="00B50091"/>
    <w:rsid w:val="00B512B5"/>
    <w:rsid w:val="00B51502"/>
    <w:rsid w:val="00B5430F"/>
    <w:rsid w:val="00B5565E"/>
    <w:rsid w:val="00B56920"/>
    <w:rsid w:val="00B56992"/>
    <w:rsid w:val="00B5790D"/>
    <w:rsid w:val="00B60969"/>
    <w:rsid w:val="00B6509A"/>
    <w:rsid w:val="00B704A9"/>
    <w:rsid w:val="00B71A18"/>
    <w:rsid w:val="00B7248F"/>
    <w:rsid w:val="00B73F56"/>
    <w:rsid w:val="00B75D59"/>
    <w:rsid w:val="00B83193"/>
    <w:rsid w:val="00B83E9C"/>
    <w:rsid w:val="00B849DB"/>
    <w:rsid w:val="00B857E1"/>
    <w:rsid w:val="00B86281"/>
    <w:rsid w:val="00B87B68"/>
    <w:rsid w:val="00B87EB3"/>
    <w:rsid w:val="00B91F6D"/>
    <w:rsid w:val="00B948ED"/>
    <w:rsid w:val="00B949DE"/>
    <w:rsid w:val="00B94C03"/>
    <w:rsid w:val="00B95B1C"/>
    <w:rsid w:val="00BA0BE6"/>
    <w:rsid w:val="00BA1A8D"/>
    <w:rsid w:val="00BA31A6"/>
    <w:rsid w:val="00BA46B2"/>
    <w:rsid w:val="00BA55B7"/>
    <w:rsid w:val="00BA692D"/>
    <w:rsid w:val="00BA6E82"/>
    <w:rsid w:val="00BA7791"/>
    <w:rsid w:val="00BA78D2"/>
    <w:rsid w:val="00BA7960"/>
    <w:rsid w:val="00BB248B"/>
    <w:rsid w:val="00BB3B6C"/>
    <w:rsid w:val="00BB5115"/>
    <w:rsid w:val="00BB6A73"/>
    <w:rsid w:val="00BB6F84"/>
    <w:rsid w:val="00BB7544"/>
    <w:rsid w:val="00BB7F12"/>
    <w:rsid w:val="00BC1BEF"/>
    <w:rsid w:val="00BC1BF9"/>
    <w:rsid w:val="00BC1F9E"/>
    <w:rsid w:val="00BC2520"/>
    <w:rsid w:val="00BC4C30"/>
    <w:rsid w:val="00BC6D8E"/>
    <w:rsid w:val="00BC7621"/>
    <w:rsid w:val="00BD3F6C"/>
    <w:rsid w:val="00BD4E09"/>
    <w:rsid w:val="00BD6175"/>
    <w:rsid w:val="00BD6EFA"/>
    <w:rsid w:val="00BD70CF"/>
    <w:rsid w:val="00BE204F"/>
    <w:rsid w:val="00BE3586"/>
    <w:rsid w:val="00BE46E3"/>
    <w:rsid w:val="00BE5214"/>
    <w:rsid w:val="00BF3946"/>
    <w:rsid w:val="00BF491A"/>
    <w:rsid w:val="00BF5EAD"/>
    <w:rsid w:val="00BF66FE"/>
    <w:rsid w:val="00BF724D"/>
    <w:rsid w:val="00C00332"/>
    <w:rsid w:val="00C00694"/>
    <w:rsid w:val="00C02559"/>
    <w:rsid w:val="00C0521A"/>
    <w:rsid w:val="00C055A8"/>
    <w:rsid w:val="00C07FBB"/>
    <w:rsid w:val="00C110B5"/>
    <w:rsid w:val="00C11614"/>
    <w:rsid w:val="00C12FE4"/>
    <w:rsid w:val="00C137DD"/>
    <w:rsid w:val="00C14590"/>
    <w:rsid w:val="00C1557A"/>
    <w:rsid w:val="00C15698"/>
    <w:rsid w:val="00C15BBE"/>
    <w:rsid w:val="00C17908"/>
    <w:rsid w:val="00C215A3"/>
    <w:rsid w:val="00C21AAF"/>
    <w:rsid w:val="00C21F50"/>
    <w:rsid w:val="00C22FD1"/>
    <w:rsid w:val="00C24120"/>
    <w:rsid w:val="00C241A9"/>
    <w:rsid w:val="00C24666"/>
    <w:rsid w:val="00C251C6"/>
    <w:rsid w:val="00C25AC2"/>
    <w:rsid w:val="00C2750B"/>
    <w:rsid w:val="00C318D3"/>
    <w:rsid w:val="00C331F6"/>
    <w:rsid w:val="00C333CD"/>
    <w:rsid w:val="00C3352F"/>
    <w:rsid w:val="00C34C45"/>
    <w:rsid w:val="00C366E6"/>
    <w:rsid w:val="00C36E38"/>
    <w:rsid w:val="00C444DF"/>
    <w:rsid w:val="00C50117"/>
    <w:rsid w:val="00C50A40"/>
    <w:rsid w:val="00C5174A"/>
    <w:rsid w:val="00C51ECC"/>
    <w:rsid w:val="00C52A31"/>
    <w:rsid w:val="00C53736"/>
    <w:rsid w:val="00C548F2"/>
    <w:rsid w:val="00C549A2"/>
    <w:rsid w:val="00C55204"/>
    <w:rsid w:val="00C57BC8"/>
    <w:rsid w:val="00C61CD9"/>
    <w:rsid w:val="00C63AB5"/>
    <w:rsid w:val="00C64B27"/>
    <w:rsid w:val="00C65B76"/>
    <w:rsid w:val="00C65D2F"/>
    <w:rsid w:val="00C6637F"/>
    <w:rsid w:val="00C67B02"/>
    <w:rsid w:val="00C71917"/>
    <w:rsid w:val="00C7212E"/>
    <w:rsid w:val="00C72981"/>
    <w:rsid w:val="00C73AE5"/>
    <w:rsid w:val="00C7432E"/>
    <w:rsid w:val="00C816A2"/>
    <w:rsid w:val="00C8194E"/>
    <w:rsid w:val="00C82F89"/>
    <w:rsid w:val="00C834B3"/>
    <w:rsid w:val="00C85CBE"/>
    <w:rsid w:val="00C8622E"/>
    <w:rsid w:val="00C86BA2"/>
    <w:rsid w:val="00C90571"/>
    <w:rsid w:val="00C9108A"/>
    <w:rsid w:val="00C9386D"/>
    <w:rsid w:val="00C93AE1"/>
    <w:rsid w:val="00C940E4"/>
    <w:rsid w:val="00CA0EC8"/>
    <w:rsid w:val="00CA2D26"/>
    <w:rsid w:val="00CA5D08"/>
    <w:rsid w:val="00CA5D14"/>
    <w:rsid w:val="00CA64C9"/>
    <w:rsid w:val="00CA76D6"/>
    <w:rsid w:val="00CA7BC4"/>
    <w:rsid w:val="00CA7E14"/>
    <w:rsid w:val="00CB07CF"/>
    <w:rsid w:val="00CB1824"/>
    <w:rsid w:val="00CB239C"/>
    <w:rsid w:val="00CB2701"/>
    <w:rsid w:val="00CB3989"/>
    <w:rsid w:val="00CB4DF9"/>
    <w:rsid w:val="00CC0281"/>
    <w:rsid w:val="00CC0532"/>
    <w:rsid w:val="00CC0C53"/>
    <w:rsid w:val="00CC1F6D"/>
    <w:rsid w:val="00CC47C3"/>
    <w:rsid w:val="00CC5661"/>
    <w:rsid w:val="00CC767B"/>
    <w:rsid w:val="00CC7B81"/>
    <w:rsid w:val="00CD1DA3"/>
    <w:rsid w:val="00CD3705"/>
    <w:rsid w:val="00CD57B2"/>
    <w:rsid w:val="00CD5A1D"/>
    <w:rsid w:val="00CE15F7"/>
    <w:rsid w:val="00CE50B9"/>
    <w:rsid w:val="00CE511C"/>
    <w:rsid w:val="00CE6557"/>
    <w:rsid w:val="00CF16EE"/>
    <w:rsid w:val="00CF1F77"/>
    <w:rsid w:val="00CF249A"/>
    <w:rsid w:val="00CF3CAC"/>
    <w:rsid w:val="00CF46E9"/>
    <w:rsid w:val="00CF4760"/>
    <w:rsid w:val="00CF4F53"/>
    <w:rsid w:val="00D00327"/>
    <w:rsid w:val="00D0092E"/>
    <w:rsid w:val="00D00E55"/>
    <w:rsid w:val="00D04E4C"/>
    <w:rsid w:val="00D10636"/>
    <w:rsid w:val="00D11015"/>
    <w:rsid w:val="00D11756"/>
    <w:rsid w:val="00D132FB"/>
    <w:rsid w:val="00D14D41"/>
    <w:rsid w:val="00D16767"/>
    <w:rsid w:val="00D244E4"/>
    <w:rsid w:val="00D2615C"/>
    <w:rsid w:val="00D27F94"/>
    <w:rsid w:val="00D31955"/>
    <w:rsid w:val="00D347C8"/>
    <w:rsid w:val="00D414EA"/>
    <w:rsid w:val="00D42B73"/>
    <w:rsid w:val="00D47C2A"/>
    <w:rsid w:val="00D53A07"/>
    <w:rsid w:val="00D53C3A"/>
    <w:rsid w:val="00D54016"/>
    <w:rsid w:val="00D55013"/>
    <w:rsid w:val="00D55A90"/>
    <w:rsid w:val="00D56470"/>
    <w:rsid w:val="00D57B53"/>
    <w:rsid w:val="00D67BD7"/>
    <w:rsid w:val="00D67DD6"/>
    <w:rsid w:val="00D714BE"/>
    <w:rsid w:val="00D740FF"/>
    <w:rsid w:val="00D764EF"/>
    <w:rsid w:val="00D770D9"/>
    <w:rsid w:val="00D82746"/>
    <w:rsid w:val="00D84E5A"/>
    <w:rsid w:val="00D863CF"/>
    <w:rsid w:val="00D86FAF"/>
    <w:rsid w:val="00D90CF2"/>
    <w:rsid w:val="00D91B53"/>
    <w:rsid w:val="00D92F57"/>
    <w:rsid w:val="00D9476D"/>
    <w:rsid w:val="00D9508B"/>
    <w:rsid w:val="00D958B7"/>
    <w:rsid w:val="00D96241"/>
    <w:rsid w:val="00D970C2"/>
    <w:rsid w:val="00DA2287"/>
    <w:rsid w:val="00DA2C72"/>
    <w:rsid w:val="00DA5B88"/>
    <w:rsid w:val="00DB19D4"/>
    <w:rsid w:val="00DB1DAA"/>
    <w:rsid w:val="00DB6837"/>
    <w:rsid w:val="00DB6A85"/>
    <w:rsid w:val="00DB6DDB"/>
    <w:rsid w:val="00DC01D2"/>
    <w:rsid w:val="00DC0520"/>
    <w:rsid w:val="00DC0B86"/>
    <w:rsid w:val="00DC12A9"/>
    <w:rsid w:val="00DC38B7"/>
    <w:rsid w:val="00DC4AC1"/>
    <w:rsid w:val="00DC4ED5"/>
    <w:rsid w:val="00DC6B0B"/>
    <w:rsid w:val="00DC7126"/>
    <w:rsid w:val="00DD353B"/>
    <w:rsid w:val="00DD5897"/>
    <w:rsid w:val="00DD6A39"/>
    <w:rsid w:val="00DE25A0"/>
    <w:rsid w:val="00DE37DC"/>
    <w:rsid w:val="00DE380A"/>
    <w:rsid w:val="00DE3894"/>
    <w:rsid w:val="00DE6993"/>
    <w:rsid w:val="00DE6D9E"/>
    <w:rsid w:val="00DE7CE0"/>
    <w:rsid w:val="00DF1994"/>
    <w:rsid w:val="00DF25B5"/>
    <w:rsid w:val="00DF3419"/>
    <w:rsid w:val="00DF66FF"/>
    <w:rsid w:val="00E00664"/>
    <w:rsid w:val="00E0081B"/>
    <w:rsid w:val="00E008CC"/>
    <w:rsid w:val="00E00F2B"/>
    <w:rsid w:val="00E01606"/>
    <w:rsid w:val="00E01768"/>
    <w:rsid w:val="00E0202C"/>
    <w:rsid w:val="00E06F65"/>
    <w:rsid w:val="00E11C11"/>
    <w:rsid w:val="00E11E19"/>
    <w:rsid w:val="00E12132"/>
    <w:rsid w:val="00E1352C"/>
    <w:rsid w:val="00E140EA"/>
    <w:rsid w:val="00E15D8C"/>
    <w:rsid w:val="00E16C96"/>
    <w:rsid w:val="00E20060"/>
    <w:rsid w:val="00E2264B"/>
    <w:rsid w:val="00E25B9D"/>
    <w:rsid w:val="00E25BF6"/>
    <w:rsid w:val="00E32C56"/>
    <w:rsid w:val="00E33CC8"/>
    <w:rsid w:val="00E3492C"/>
    <w:rsid w:val="00E34A46"/>
    <w:rsid w:val="00E36083"/>
    <w:rsid w:val="00E36444"/>
    <w:rsid w:val="00E4093C"/>
    <w:rsid w:val="00E41734"/>
    <w:rsid w:val="00E4345F"/>
    <w:rsid w:val="00E43C3B"/>
    <w:rsid w:val="00E443DB"/>
    <w:rsid w:val="00E44421"/>
    <w:rsid w:val="00E44B6E"/>
    <w:rsid w:val="00E501D0"/>
    <w:rsid w:val="00E5074A"/>
    <w:rsid w:val="00E526C5"/>
    <w:rsid w:val="00E52F7B"/>
    <w:rsid w:val="00E548DB"/>
    <w:rsid w:val="00E55DE1"/>
    <w:rsid w:val="00E61235"/>
    <w:rsid w:val="00E62A73"/>
    <w:rsid w:val="00E62C55"/>
    <w:rsid w:val="00E6376C"/>
    <w:rsid w:val="00E66D18"/>
    <w:rsid w:val="00E72FD9"/>
    <w:rsid w:val="00E73954"/>
    <w:rsid w:val="00E73D44"/>
    <w:rsid w:val="00E73DFA"/>
    <w:rsid w:val="00E76995"/>
    <w:rsid w:val="00E8117D"/>
    <w:rsid w:val="00E817C7"/>
    <w:rsid w:val="00E81911"/>
    <w:rsid w:val="00E835F6"/>
    <w:rsid w:val="00E847AA"/>
    <w:rsid w:val="00E85754"/>
    <w:rsid w:val="00E91DF9"/>
    <w:rsid w:val="00E92654"/>
    <w:rsid w:val="00E930C4"/>
    <w:rsid w:val="00E945F4"/>
    <w:rsid w:val="00E9702C"/>
    <w:rsid w:val="00E97927"/>
    <w:rsid w:val="00EA0924"/>
    <w:rsid w:val="00EA12FD"/>
    <w:rsid w:val="00EA288E"/>
    <w:rsid w:val="00EA37F5"/>
    <w:rsid w:val="00EA4ABF"/>
    <w:rsid w:val="00EA6601"/>
    <w:rsid w:val="00EA6FDD"/>
    <w:rsid w:val="00EB025E"/>
    <w:rsid w:val="00EB488A"/>
    <w:rsid w:val="00EB4AD9"/>
    <w:rsid w:val="00EB5F7E"/>
    <w:rsid w:val="00EB78B8"/>
    <w:rsid w:val="00EB7B3A"/>
    <w:rsid w:val="00EB7F23"/>
    <w:rsid w:val="00EC1E49"/>
    <w:rsid w:val="00EC2459"/>
    <w:rsid w:val="00EC39BE"/>
    <w:rsid w:val="00ED031F"/>
    <w:rsid w:val="00ED13E9"/>
    <w:rsid w:val="00ED41D6"/>
    <w:rsid w:val="00ED5B5D"/>
    <w:rsid w:val="00ED6243"/>
    <w:rsid w:val="00ED75FA"/>
    <w:rsid w:val="00ED79ED"/>
    <w:rsid w:val="00EE2775"/>
    <w:rsid w:val="00EE5DEF"/>
    <w:rsid w:val="00EE64A1"/>
    <w:rsid w:val="00EE70EC"/>
    <w:rsid w:val="00EE7521"/>
    <w:rsid w:val="00EE76FA"/>
    <w:rsid w:val="00EE76FC"/>
    <w:rsid w:val="00EF0C63"/>
    <w:rsid w:val="00EF16AA"/>
    <w:rsid w:val="00EF314B"/>
    <w:rsid w:val="00EF4734"/>
    <w:rsid w:val="00EF6501"/>
    <w:rsid w:val="00EF6C6A"/>
    <w:rsid w:val="00F011D4"/>
    <w:rsid w:val="00F03803"/>
    <w:rsid w:val="00F04715"/>
    <w:rsid w:val="00F04FDA"/>
    <w:rsid w:val="00F058C2"/>
    <w:rsid w:val="00F05AD2"/>
    <w:rsid w:val="00F066D6"/>
    <w:rsid w:val="00F07297"/>
    <w:rsid w:val="00F11107"/>
    <w:rsid w:val="00F1200C"/>
    <w:rsid w:val="00F13793"/>
    <w:rsid w:val="00F1614A"/>
    <w:rsid w:val="00F166D3"/>
    <w:rsid w:val="00F16739"/>
    <w:rsid w:val="00F20CBC"/>
    <w:rsid w:val="00F217D4"/>
    <w:rsid w:val="00F23C36"/>
    <w:rsid w:val="00F23CB5"/>
    <w:rsid w:val="00F270EC"/>
    <w:rsid w:val="00F34D5D"/>
    <w:rsid w:val="00F3592F"/>
    <w:rsid w:val="00F36B4B"/>
    <w:rsid w:val="00F37117"/>
    <w:rsid w:val="00F37C02"/>
    <w:rsid w:val="00F37D0E"/>
    <w:rsid w:val="00F4021F"/>
    <w:rsid w:val="00F40F8B"/>
    <w:rsid w:val="00F41650"/>
    <w:rsid w:val="00F439F7"/>
    <w:rsid w:val="00F43DE2"/>
    <w:rsid w:val="00F440B0"/>
    <w:rsid w:val="00F45987"/>
    <w:rsid w:val="00F46390"/>
    <w:rsid w:val="00F51D7A"/>
    <w:rsid w:val="00F563B5"/>
    <w:rsid w:val="00F570E7"/>
    <w:rsid w:val="00F60E0C"/>
    <w:rsid w:val="00F60E72"/>
    <w:rsid w:val="00F6407F"/>
    <w:rsid w:val="00F647A8"/>
    <w:rsid w:val="00F6551C"/>
    <w:rsid w:val="00F658A8"/>
    <w:rsid w:val="00F660BD"/>
    <w:rsid w:val="00F6793C"/>
    <w:rsid w:val="00F715DB"/>
    <w:rsid w:val="00F72A07"/>
    <w:rsid w:val="00F7654A"/>
    <w:rsid w:val="00F76C91"/>
    <w:rsid w:val="00F76D4F"/>
    <w:rsid w:val="00F76E29"/>
    <w:rsid w:val="00F8213F"/>
    <w:rsid w:val="00F82E0B"/>
    <w:rsid w:val="00F8351D"/>
    <w:rsid w:val="00F83559"/>
    <w:rsid w:val="00F836CC"/>
    <w:rsid w:val="00F85723"/>
    <w:rsid w:val="00F90A8E"/>
    <w:rsid w:val="00F93310"/>
    <w:rsid w:val="00F9399D"/>
    <w:rsid w:val="00F93CB8"/>
    <w:rsid w:val="00F95983"/>
    <w:rsid w:val="00F97E3A"/>
    <w:rsid w:val="00FA1288"/>
    <w:rsid w:val="00FA4662"/>
    <w:rsid w:val="00FA505B"/>
    <w:rsid w:val="00FA519F"/>
    <w:rsid w:val="00FA7182"/>
    <w:rsid w:val="00FB1F0D"/>
    <w:rsid w:val="00FB48B1"/>
    <w:rsid w:val="00FB4E3E"/>
    <w:rsid w:val="00FB507E"/>
    <w:rsid w:val="00FB7FFD"/>
    <w:rsid w:val="00FC225C"/>
    <w:rsid w:val="00FC3B63"/>
    <w:rsid w:val="00FC434B"/>
    <w:rsid w:val="00FC78E3"/>
    <w:rsid w:val="00FC79B2"/>
    <w:rsid w:val="00FD01F6"/>
    <w:rsid w:val="00FD1083"/>
    <w:rsid w:val="00FD14B3"/>
    <w:rsid w:val="00FD3134"/>
    <w:rsid w:val="00FD3141"/>
    <w:rsid w:val="00FD461C"/>
    <w:rsid w:val="00FD504B"/>
    <w:rsid w:val="00FD64EB"/>
    <w:rsid w:val="00FE03B4"/>
    <w:rsid w:val="00FE0512"/>
    <w:rsid w:val="00FE152C"/>
    <w:rsid w:val="00FE1E07"/>
    <w:rsid w:val="00FE3259"/>
    <w:rsid w:val="00FE3B83"/>
    <w:rsid w:val="00FE505C"/>
    <w:rsid w:val="00FE59FD"/>
    <w:rsid w:val="00FE5C37"/>
    <w:rsid w:val="00FE6655"/>
    <w:rsid w:val="00FE748B"/>
    <w:rsid w:val="00FF32AF"/>
    <w:rsid w:val="00FF3F82"/>
    <w:rsid w:val="00FF4A06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  <w14:docId w14:val="29AED713"/>
  <w15:docId w15:val="{0AEACD65-72FC-41DE-B767-0501AC05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076"/>
    <w:rPr>
      <w:sz w:val="24"/>
      <w:szCs w:val="24"/>
      <w:lang w:val="en-US" w:eastAsia="en-US"/>
    </w:rPr>
  </w:style>
  <w:style w:type="paragraph" w:styleId="Titlu1">
    <w:name w:val="heading 1"/>
    <w:aliases w:val="Numbered - 1"/>
    <w:basedOn w:val="Normal"/>
    <w:next w:val="List"/>
    <w:qFormat/>
    <w:rsid w:val="00CA7E14"/>
    <w:pPr>
      <w:keepNext/>
      <w:autoSpaceDE w:val="0"/>
      <w:autoSpaceDN w:val="0"/>
      <w:adjustRightInd w:val="0"/>
      <w:outlineLvl w:val="0"/>
    </w:pPr>
    <w:rPr>
      <w:rFonts w:ascii="TimesRomanR-Bold" w:hAnsi="TimesRomanR-Bold"/>
      <w:b/>
      <w:bCs/>
      <w:sz w:val="28"/>
      <w:szCs w:val="64"/>
    </w:rPr>
  </w:style>
  <w:style w:type="paragraph" w:styleId="Titlu2">
    <w:name w:val="heading 2"/>
    <w:basedOn w:val="Normal"/>
    <w:next w:val="Normal"/>
    <w:qFormat/>
    <w:rsid w:val="00CA7E14"/>
    <w:pPr>
      <w:keepNext/>
      <w:ind w:firstLine="708"/>
      <w:jc w:val="both"/>
      <w:outlineLvl w:val="1"/>
    </w:pPr>
    <w:rPr>
      <w:rFonts w:ascii="Arial" w:hAnsi="Arial" w:cs="Arial"/>
      <w:b/>
      <w:bCs/>
      <w:sz w:val="22"/>
      <w:szCs w:val="28"/>
      <w:u w:val="single"/>
      <w:lang w:val="ro-RO"/>
    </w:rPr>
  </w:style>
  <w:style w:type="paragraph" w:styleId="Titlu3">
    <w:name w:val="heading 3"/>
    <w:basedOn w:val="Normal"/>
    <w:next w:val="Normal"/>
    <w:qFormat/>
    <w:rsid w:val="00CA7E14"/>
    <w:pPr>
      <w:keepNext/>
      <w:tabs>
        <w:tab w:val="left" w:pos="-720"/>
      </w:tabs>
      <w:suppressAutoHyphens/>
      <w:outlineLvl w:val="2"/>
    </w:pPr>
    <w:rPr>
      <w:rFonts w:ascii="Arial" w:hAnsi="Arial" w:cs="Arial"/>
      <w:b/>
      <w:bCs/>
      <w:sz w:val="20"/>
      <w:szCs w:val="20"/>
      <w:lang w:val="ro-RO"/>
    </w:rPr>
  </w:style>
  <w:style w:type="paragraph" w:styleId="Titlu4">
    <w:name w:val="heading 4"/>
    <w:basedOn w:val="Normal"/>
    <w:next w:val="Normal"/>
    <w:qFormat/>
    <w:rsid w:val="00CA7E14"/>
    <w:pPr>
      <w:keepNext/>
      <w:outlineLvl w:val="3"/>
    </w:pPr>
    <w:rPr>
      <w:i/>
      <w:iCs/>
    </w:rPr>
  </w:style>
  <w:style w:type="paragraph" w:styleId="Titlu5">
    <w:name w:val="heading 5"/>
    <w:basedOn w:val="Normal"/>
    <w:next w:val="Normal"/>
    <w:qFormat/>
    <w:rsid w:val="00CA7E14"/>
    <w:pPr>
      <w:keepNext/>
      <w:spacing w:before="120"/>
      <w:ind w:left="3237" w:firstLine="363"/>
      <w:jc w:val="both"/>
      <w:outlineLvl w:val="4"/>
    </w:pPr>
    <w:rPr>
      <w:rFonts w:ascii="Arial" w:hAnsi="Arial" w:cs="Arial"/>
      <w:b/>
      <w:bCs/>
      <w:sz w:val="20"/>
      <w:lang w:val="ro-RO"/>
    </w:rPr>
  </w:style>
  <w:style w:type="paragraph" w:styleId="Titlu6">
    <w:name w:val="heading 6"/>
    <w:basedOn w:val="Normal"/>
    <w:next w:val="Normal"/>
    <w:qFormat/>
    <w:rsid w:val="00CA7E14"/>
    <w:pPr>
      <w:keepNext/>
      <w:tabs>
        <w:tab w:val="left" w:pos="-720"/>
      </w:tabs>
      <w:suppressAutoHyphens/>
      <w:outlineLvl w:val="5"/>
    </w:pPr>
    <w:rPr>
      <w:rFonts w:ascii="Arial" w:hAnsi="Arial" w:cs="Arial"/>
      <w:i/>
      <w:iCs/>
      <w:color w:val="000080"/>
      <w:sz w:val="20"/>
      <w:lang w:val="ro-RO"/>
    </w:rPr>
  </w:style>
  <w:style w:type="paragraph" w:styleId="Titlu7">
    <w:name w:val="heading 7"/>
    <w:basedOn w:val="Normal"/>
    <w:next w:val="Normal"/>
    <w:qFormat/>
    <w:rsid w:val="00CA7E14"/>
    <w:pPr>
      <w:keepNext/>
      <w:spacing w:line="360" w:lineRule="auto"/>
      <w:outlineLvl w:val="6"/>
    </w:pPr>
    <w:rPr>
      <w:b/>
      <w:bCs/>
      <w:lang w:val="ro-RO"/>
    </w:rPr>
  </w:style>
  <w:style w:type="paragraph" w:styleId="Titlu8">
    <w:name w:val="heading 8"/>
    <w:basedOn w:val="Normal"/>
    <w:next w:val="Normal"/>
    <w:qFormat/>
    <w:rsid w:val="00CA7E14"/>
    <w:pPr>
      <w:keepNext/>
      <w:jc w:val="center"/>
      <w:outlineLvl w:val="7"/>
    </w:pPr>
    <w:rPr>
      <w:b/>
      <w:bCs/>
      <w:sz w:val="28"/>
      <w:szCs w:val="28"/>
      <w:lang w:val="ro-RO"/>
    </w:rPr>
  </w:style>
  <w:style w:type="paragraph" w:styleId="Titlu9">
    <w:name w:val="heading 9"/>
    <w:basedOn w:val="Normal"/>
    <w:next w:val="Normal"/>
    <w:qFormat/>
    <w:rsid w:val="00CA7E14"/>
    <w:pPr>
      <w:keepNext/>
      <w:jc w:val="both"/>
      <w:outlineLvl w:val="8"/>
    </w:pPr>
    <w:rPr>
      <w:rFonts w:ascii="Arial" w:hAnsi="Arial" w:cs="Arial"/>
      <w:b/>
      <w:bCs/>
      <w:szCs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">
    <w:name w:val="List"/>
    <w:basedOn w:val="Normal"/>
    <w:semiHidden/>
    <w:rsid w:val="00CA7E14"/>
    <w:pPr>
      <w:ind w:left="360" w:hanging="360"/>
    </w:pPr>
  </w:style>
  <w:style w:type="paragraph" w:styleId="Antet">
    <w:name w:val="header"/>
    <w:basedOn w:val="Normal"/>
    <w:link w:val="AntetCaracter"/>
    <w:uiPriority w:val="99"/>
    <w:rsid w:val="00CA7E14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link w:val="SubsolCaracter"/>
    <w:uiPriority w:val="99"/>
    <w:rsid w:val="00CA7E14"/>
    <w:pPr>
      <w:tabs>
        <w:tab w:val="center" w:pos="4320"/>
        <w:tab w:val="right" w:pos="8640"/>
      </w:tabs>
    </w:pPr>
  </w:style>
  <w:style w:type="paragraph" w:styleId="Titlu">
    <w:name w:val="Title"/>
    <w:basedOn w:val="Normal"/>
    <w:qFormat/>
    <w:rsid w:val="00CA7E14"/>
    <w:pPr>
      <w:jc w:val="center"/>
    </w:pPr>
    <w:rPr>
      <w:sz w:val="28"/>
    </w:rPr>
  </w:style>
  <w:style w:type="paragraph" w:customStyle="1" w:styleId="DefaultText">
    <w:name w:val="Default Text"/>
    <w:basedOn w:val="Normal"/>
    <w:rsid w:val="00CA7E14"/>
    <w:rPr>
      <w:szCs w:val="20"/>
      <w:lang w:val="ro-RO"/>
    </w:rPr>
  </w:style>
  <w:style w:type="paragraph" w:styleId="Indentcorptext2">
    <w:name w:val="Body Text Indent 2"/>
    <w:basedOn w:val="Normal"/>
    <w:semiHidden/>
    <w:rsid w:val="00CA7E14"/>
    <w:pPr>
      <w:ind w:firstLine="708"/>
      <w:jc w:val="both"/>
    </w:pPr>
    <w:rPr>
      <w:rFonts w:ascii="Arial" w:hAnsi="Arial" w:cs="Arial"/>
      <w:sz w:val="22"/>
      <w:szCs w:val="28"/>
      <w:lang w:val="ro-RO"/>
    </w:rPr>
  </w:style>
  <w:style w:type="paragraph" w:styleId="Corptext3">
    <w:name w:val="Body Text 3"/>
    <w:basedOn w:val="Normal"/>
    <w:semiHidden/>
    <w:rsid w:val="00CA7E14"/>
    <w:pPr>
      <w:jc w:val="both"/>
    </w:pPr>
    <w:rPr>
      <w:rFonts w:ascii="Arial" w:hAnsi="Arial" w:cs="Arial"/>
      <w:sz w:val="22"/>
      <w:szCs w:val="28"/>
      <w:lang w:val="ro-RO"/>
    </w:rPr>
  </w:style>
  <w:style w:type="paragraph" w:styleId="Indentcorptext">
    <w:name w:val="Body Text Indent"/>
    <w:basedOn w:val="Normal"/>
    <w:semiHidden/>
    <w:rsid w:val="00CA7E14"/>
    <w:pPr>
      <w:ind w:left="72"/>
    </w:pPr>
    <w:rPr>
      <w:rFonts w:ascii="Arial" w:hAnsi="Arial" w:cs="Arial"/>
      <w:sz w:val="20"/>
      <w:lang w:val="ro-RO"/>
    </w:rPr>
  </w:style>
  <w:style w:type="character" w:customStyle="1" w:styleId="rvts15">
    <w:name w:val="rvts15"/>
    <w:rsid w:val="00CA7E14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paragraph" w:styleId="Textbloc">
    <w:name w:val="Block Text"/>
    <w:basedOn w:val="Normal"/>
    <w:semiHidden/>
    <w:rsid w:val="00CA7E14"/>
    <w:pPr>
      <w:ind w:left="-748" w:right="13"/>
      <w:jc w:val="both"/>
    </w:pPr>
    <w:rPr>
      <w:rFonts w:ascii="Arial" w:hAnsi="Arial" w:cs="Arial"/>
      <w:lang w:val="it-IT"/>
    </w:rPr>
  </w:style>
  <w:style w:type="paragraph" w:styleId="Indentcorptext3">
    <w:name w:val="Body Text Indent 3"/>
    <w:basedOn w:val="Normal"/>
    <w:semiHidden/>
    <w:rsid w:val="00CA7E14"/>
    <w:pPr>
      <w:tabs>
        <w:tab w:val="left" w:pos="-720"/>
      </w:tabs>
      <w:suppressAutoHyphens/>
      <w:ind w:left="972"/>
    </w:pPr>
    <w:rPr>
      <w:rFonts w:ascii="Arial" w:hAnsi="Arial" w:cs="Arial"/>
      <w:color w:val="000080"/>
      <w:sz w:val="20"/>
      <w:szCs w:val="22"/>
      <w:lang w:val="ro-RO"/>
    </w:rPr>
  </w:style>
  <w:style w:type="character" w:styleId="Hyperlink">
    <w:name w:val="Hyperlink"/>
    <w:semiHidden/>
    <w:rsid w:val="00CA7E14"/>
    <w:rPr>
      <w:color w:val="0000FF"/>
      <w:u w:val="single"/>
    </w:rPr>
  </w:style>
  <w:style w:type="paragraph" w:customStyle="1" w:styleId="TableText">
    <w:name w:val="Table Text"/>
    <w:basedOn w:val="Normal"/>
    <w:rsid w:val="00CA7E14"/>
    <w:pPr>
      <w:tabs>
        <w:tab w:val="decimal" w:pos="0"/>
      </w:tabs>
    </w:pPr>
    <w:rPr>
      <w:szCs w:val="20"/>
      <w:lang w:eastAsia="ro-RO"/>
    </w:rPr>
  </w:style>
  <w:style w:type="paragraph" w:styleId="Corptext">
    <w:name w:val="Body Text"/>
    <w:basedOn w:val="Normal"/>
    <w:semiHidden/>
    <w:rsid w:val="00CA7E14"/>
    <w:pPr>
      <w:jc w:val="both"/>
    </w:pPr>
    <w:rPr>
      <w:rFonts w:ascii="Arial" w:hAnsi="Arial" w:cs="Arial"/>
      <w:i/>
      <w:iCs/>
      <w:sz w:val="22"/>
    </w:rPr>
  </w:style>
  <w:style w:type="character" w:customStyle="1" w:styleId="rvts10">
    <w:name w:val="rvts10"/>
    <w:basedOn w:val="Fontdeparagrafimplicit"/>
    <w:rsid w:val="00CA7E14"/>
  </w:style>
  <w:style w:type="character" w:customStyle="1" w:styleId="rvts13">
    <w:name w:val="rvts13"/>
    <w:basedOn w:val="Fontdeparagrafimplicit"/>
    <w:rsid w:val="00CA7E14"/>
  </w:style>
  <w:style w:type="paragraph" w:styleId="NormalWeb">
    <w:name w:val="Normal (Web)"/>
    <w:aliases w:val="Normal (Web) Char"/>
    <w:basedOn w:val="Normal"/>
    <w:rsid w:val="00CA7E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rvts11">
    <w:name w:val="rvts11"/>
    <w:basedOn w:val="Fontdeparagrafimplicit"/>
    <w:rsid w:val="00CA7E14"/>
  </w:style>
  <w:style w:type="character" w:customStyle="1" w:styleId="rvts12">
    <w:name w:val="rvts12"/>
    <w:basedOn w:val="Fontdeparagrafimplicit"/>
    <w:rsid w:val="00CA7E14"/>
  </w:style>
  <w:style w:type="paragraph" w:customStyle="1" w:styleId="PreformattedText">
    <w:name w:val="Preformatted Text"/>
    <w:basedOn w:val="Normal"/>
    <w:rsid w:val="00CA7E14"/>
    <w:pPr>
      <w:suppressAutoHyphens/>
    </w:pPr>
    <w:rPr>
      <w:rFonts w:ascii="Courier New" w:eastAsia="Courier New" w:hAnsi="Courier New"/>
      <w:sz w:val="20"/>
      <w:szCs w:val="20"/>
      <w:lang w:val="ro-RO" w:eastAsia="ar-SA"/>
    </w:rPr>
  </w:style>
  <w:style w:type="character" w:customStyle="1" w:styleId="noticetext">
    <w:name w:val="noticetext"/>
    <w:basedOn w:val="Fontdeparagrafimplicit"/>
    <w:rsid w:val="00CA7E14"/>
  </w:style>
  <w:style w:type="character" w:styleId="HyperlinkParcurs">
    <w:name w:val="FollowedHyperlink"/>
    <w:semiHidden/>
    <w:rsid w:val="00CA7E14"/>
    <w:rPr>
      <w:color w:val="800080"/>
      <w:u w:val="single"/>
    </w:rPr>
  </w:style>
  <w:style w:type="character" w:styleId="Numrdepagin">
    <w:name w:val="page number"/>
    <w:basedOn w:val="Fontdeparagrafimplicit"/>
    <w:semiHidden/>
    <w:rsid w:val="00CA7E14"/>
  </w:style>
  <w:style w:type="paragraph" w:styleId="TextnBalon">
    <w:name w:val="Balloon Text"/>
    <w:basedOn w:val="Normal"/>
    <w:link w:val="TextnBalonCaracter"/>
    <w:uiPriority w:val="99"/>
    <w:semiHidden/>
    <w:unhideWhenUsed/>
    <w:rsid w:val="0049708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497086"/>
    <w:rPr>
      <w:rFonts w:ascii="Tahoma" w:hAnsi="Tahoma" w:cs="Tahoma"/>
      <w:sz w:val="16"/>
      <w:szCs w:val="16"/>
      <w:lang w:val="en-US" w:eastAsia="en-US"/>
    </w:rPr>
  </w:style>
  <w:style w:type="character" w:customStyle="1" w:styleId="SubsolCaracter">
    <w:name w:val="Subsol Caracter"/>
    <w:link w:val="Subsol"/>
    <w:uiPriority w:val="99"/>
    <w:rsid w:val="004E74C3"/>
    <w:rPr>
      <w:sz w:val="24"/>
      <w:szCs w:val="24"/>
      <w:lang w:val="en-US" w:eastAsia="en-US"/>
    </w:rPr>
  </w:style>
  <w:style w:type="paragraph" w:customStyle="1" w:styleId="MediumGrid21">
    <w:name w:val="Medium Grid 21"/>
    <w:rsid w:val="004E74C3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labeldatatext1">
    <w:name w:val="labeldatatext1"/>
    <w:rsid w:val="009E00DB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uniqueidentificationcodelist1">
    <w:name w:val="uniqueidentificationcodelist1"/>
    <w:rsid w:val="009E00DB"/>
    <w:rPr>
      <w:color w:val="8B0000"/>
      <w:sz w:val="18"/>
      <w:szCs w:val="18"/>
    </w:rPr>
  </w:style>
  <w:style w:type="character" w:customStyle="1" w:styleId="rvts8">
    <w:name w:val="rvts8"/>
    <w:rsid w:val="00AE3CBF"/>
  </w:style>
  <w:style w:type="table" w:styleId="Tabelgril">
    <w:name w:val="Table Grid"/>
    <w:basedOn w:val="TabelNormal"/>
    <w:uiPriority w:val="59"/>
    <w:rsid w:val="00130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qFormat/>
    <w:rsid w:val="00833BD2"/>
    <w:rPr>
      <w:sz w:val="24"/>
      <w:szCs w:val="24"/>
      <w:lang w:val="en-US" w:eastAsia="en-US"/>
    </w:rPr>
  </w:style>
  <w:style w:type="table" w:customStyle="1" w:styleId="TableGrid1">
    <w:name w:val="Table Grid1"/>
    <w:basedOn w:val="TabelNormal"/>
    <w:next w:val="Tabelgril"/>
    <w:uiPriority w:val="59"/>
    <w:rsid w:val="00F76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obust">
    <w:name w:val="Strong"/>
    <w:basedOn w:val="Fontdeparagrafimplicit"/>
    <w:uiPriority w:val="22"/>
    <w:qFormat/>
    <w:rsid w:val="00997EF4"/>
    <w:rPr>
      <w:b/>
      <w:bCs/>
    </w:rPr>
  </w:style>
  <w:style w:type="paragraph" w:styleId="Listparagraf">
    <w:name w:val="List Paragraph"/>
    <w:basedOn w:val="Normal"/>
    <w:uiPriority w:val="34"/>
    <w:qFormat/>
    <w:rsid w:val="007F46BE"/>
    <w:pPr>
      <w:ind w:left="720"/>
      <w:contextualSpacing/>
    </w:pPr>
  </w:style>
  <w:style w:type="character" w:customStyle="1" w:styleId="padding-left-5">
    <w:name w:val="padding-left-5"/>
    <w:basedOn w:val="Fontdeparagrafimplicit"/>
    <w:rsid w:val="00992F91"/>
  </w:style>
  <w:style w:type="character" w:customStyle="1" w:styleId="red">
    <w:name w:val="red"/>
    <w:basedOn w:val="Fontdeparagrafimplicit"/>
    <w:rsid w:val="00992F91"/>
  </w:style>
  <w:style w:type="character" w:customStyle="1" w:styleId="ng-binding">
    <w:name w:val="ng-binding"/>
    <w:basedOn w:val="Fontdeparagrafimplicit"/>
    <w:rsid w:val="00992F91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43661A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3661A"/>
    <w:rPr>
      <w:lang w:val="en-US" w:eastAsia="en-US"/>
    </w:rPr>
  </w:style>
  <w:style w:type="table" w:customStyle="1" w:styleId="TableGrid5">
    <w:name w:val="Table Grid5"/>
    <w:basedOn w:val="TabelNormal"/>
    <w:next w:val="Tabelgril"/>
    <w:uiPriority w:val="59"/>
    <w:rsid w:val="00735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ituie">
    <w:name w:val="Instituție"/>
    <w:basedOn w:val="Normal"/>
    <w:link w:val="InstituieChar"/>
    <w:qFormat/>
    <w:rsid w:val="00BB5115"/>
    <w:pPr>
      <w:spacing w:after="160" w:line="259" w:lineRule="auto"/>
    </w:pPr>
    <w:rPr>
      <w:rFonts w:ascii="Trajan Pro" w:eastAsia="Calibri" w:hAnsi="Trajan Pro"/>
      <w:sz w:val="32"/>
      <w:szCs w:val="32"/>
      <w:lang w:val="ro-RO"/>
    </w:rPr>
  </w:style>
  <w:style w:type="character" w:customStyle="1" w:styleId="InstituieChar">
    <w:name w:val="Instituție Char"/>
    <w:basedOn w:val="Fontdeparagrafimplicit"/>
    <w:link w:val="Instituie"/>
    <w:rsid w:val="00BB5115"/>
    <w:rPr>
      <w:rFonts w:ascii="Trajan Pro" w:eastAsia="Calibri" w:hAnsi="Trajan Pro"/>
      <w:sz w:val="32"/>
      <w:szCs w:val="32"/>
      <w:lang w:eastAsia="en-US"/>
    </w:rPr>
  </w:style>
  <w:style w:type="character" w:styleId="MeniuneNerezolvat">
    <w:name w:val="Unresolved Mention"/>
    <w:basedOn w:val="Fontdeparagrafimplicit"/>
    <w:uiPriority w:val="99"/>
    <w:semiHidden/>
    <w:unhideWhenUsed/>
    <w:rsid w:val="00554B0A"/>
    <w:rPr>
      <w:color w:val="605E5C"/>
      <w:shd w:val="clear" w:color="auto" w:fill="E1DFDD"/>
    </w:rPr>
  </w:style>
  <w:style w:type="character" w:customStyle="1" w:styleId="AntetCaracter">
    <w:name w:val="Antet Caracter"/>
    <w:basedOn w:val="Fontdeparagrafimplicit"/>
    <w:link w:val="Antet"/>
    <w:uiPriority w:val="99"/>
    <w:rsid w:val="009427B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DEDE4"/>
            <w:right w:val="none" w:sz="0" w:space="0" w:color="auto"/>
          </w:divBdr>
          <w:divsChild>
            <w:div w:id="608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3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E0E0E0"/>
            <w:right w:val="none" w:sz="0" w:space="0" w:color="auto"/>
          </w:divBdr>
          <w:divsChild>
            <w:div w:id="11000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0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5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5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3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43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7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8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219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40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2369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5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40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9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EDEDE4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790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274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0095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769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37552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45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02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8" w:color="EDEDE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6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62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3059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8076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6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7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7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0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3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72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5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69564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00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555673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38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70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08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8" w:color="EDED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49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175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410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lpda.ro/pages/anunturiachizitiipubli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arinescuc\Application%20Data\Microsoft\Templates\Antet%20MDR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D321-D48E-4EF0-B6BB-5D06A3CC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MDRL</Template>
  <TotalTime>0</TotalTime>
  <Pages>1</Pages>
  <Words>157</Words>
  <Characters>1284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Directia de achizitii publice</vt:lpstr>
      <vt:lpstr>Directia de achizitii publice</vt:lpstr>
    </vt:vector>
  </TitlesOfParts>
  <Company>bauhaus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Directia de achizitii publice</dc:title>
  <dc:creator>marinescuc</dc:creator>
  <cp:lastModifiedBy>Anca Iancu</cp:lastModifiedBy>
  <cp:revision>3</cp:revision>
  <cp:lastPrinted>2020-08-14T07:42:00Z</cp:lastPrinted>
  <dcterms:created xsi:type="dcterms:W3CDTF">2020-08-14T08:05:00Z</dcterms:created>
  <dcterms:modified xsi:type="dcterms:W3CDTF">2020-08-17T06:12:00Z</dcterms:modified>
</cp:coreProperties>
</file>