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707BD" w14:textId="77777777" w:rsidR="0044128A" w:rsidRDefault="0044128A" w:rsidP="00E0202C">
      <w:pPr>
        <w:pStyle w:val="Footer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b/>
          <w:sz w:val="22"/>
          <w:szCs w:val="22"/>
          <w:lang w:val="ro-RO"/>
        </w:rPr>
      </w:pPr>
    </w:p>
    <w:p w14:paraId="49808BBE" w14:textId="77777777" w:rsidR="00094040" w:rsidRDefault="00094040" w:rsidP="00E0202C">
      <w:pPr>
        <w:pStyle w:val="Footer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b/>
          <w:sz w:val="22"/>
          <w:szCs w:val="22"/>
          <w:lang w:val="ro-RO"/>
        </w:rPr>
      </w:pPr>
      <w:r>
        <w:rPr>
          <w:rFonts w:ascii="Trebuchet MS" w:hAnsi="Trebuchet MS" w:cs="Trebuchet MS"/>
          <w:b/>
          <w:sz w:val="22"/>
          <w:szCs w:val="22"/>
          <w:lang w:val="ro-RO"/>
        </w:rPr>
        <w:tab/>
        <w:t xml:space="preserve">                                                                                      </w:t>
      </w:r>
    </w:p>
    <w:p w14:paraId="637DC6B2" w14:textId="77777777" w:rsidR="00554B0A" w:rsidRPr="00152B15" w:rsidRDefault="00094040" w:rsidP="00E0202C">
      <w:pPr>
        <w:pStyle w:val="Footer"/>
        <w:tabs>
          <w:tab w:val="clear" w:pos="4320"/>
          <w:tab w:val="clear" w:pos="8640"/>
          <w:tab w:val="center" w:pos="1701"/>
          <w:tab w:val="right" w:pos="9923"/>
        </w:tabs>
        <w:rPr>
          <w:rFonts w:ascii="Trebuchet MS" w:hAnsi="Trebuchet MS" w:cs="Trebuchet MS"/>
          <w:sz w:val="22"/>
          <w:szCs w:val="22"/>
          <w:lang w:val="ro-RO"/>
        </w:rPr>
      </w:pPr>
      <w:r>
        <w:rPr>
          <w:rFonts w:ascii="Trebuchet MS" w:hAnsi="Trebuchet MS" w:cs="Trebuchet MS"/>
          <w:b/>
          <w:sz w:val="22"/>
          <w:szCs w:val="22"/>
          <w:lang w:val="ro-RO"/>
        </w:rPr>
        <w:tab/>
      </w:r>
      <w:bookmarkStart w:id="0" w:name="_Hlk507742869"/>
    </w:p>
    <w:p w14:paraId="798204F3" w14:textId="3D7F6FF8" w:rsidR="008F5ED9" w:rsidRPr="00F77BE4" w:rsidRDefault="00F77BE4" w:rsidP="00F77BE4">
      <w:pPr>
        <w:pStyle w:val="Footer"/>
        <w:tabs>
          <w:tab w:val="clear" w:pos="4320"/>
          <w:tab w:val="clear" w:pos="8640"/>
          <w:tab w:val="center" w:pos="1701"/>
          <w:tab w:val="right" w:pos="9923"/>
        </w:tabs>
        <w:jc w:val="right"/>
        <w:rPr>
          <w:rFonts w:ascii="Trebuchet MS" w:hAnsi="Trebuchet MS" w:cs="Trebuchet MS"/>
          <w:b/>
          <w:bCs/>
          <w:sz w:val="22"/>
          <w:szCs w:val="22"/>
          <w:lang w:val="ro-RO"/>
        </w:rPr>
      </w:pPr>
      <w:bookmarkStart w:id="1" w:name="_Hlk30081231"/>
      <w:r w:rsidRPr="00F77BE4">
        <w:rPr>
          <w:rFonts w:ascii="Trebuchet MS" w:hAnsi="Trebuchet MS" w:cs="Trebuchet MS"/>
          <w:b/>
          <w:bCs/>
          <w:sz w:val="22"/>
          <w:szCs w:val="22"/>
          <w:lang w:val="ro-RO"/>
        </w:rPr>
        <w:t>DIRECTIA GENERALA ACHIZITII</w:t>
      </w:r>
    </w:p>
    <w:p w14:paraId="2E1D915E" w14:textId="4DFD814E" w:rsidR="0032628E" w:rsidRDefault="002F3D9E" w:rsidP="00425FF8">
      <w:pPr>
        <w:pStyle w:val="Footer"/>
        <w:tabs>
          <w:tab w:val="clear" w:pos="4320"/>
          <w:tab w:val="clear" w:pos="8640"/>
          <w:tab w:val="left" w:pos="1481"/>
          <w:tab w:val="center" w:pos="1701"/>
          <w:tab w:val="right" w:pos="9923"/>
        </w:tabs>
        <w:rPr>
          <w:rStyle w:val="rvts10"/>
          <w:rFonts w:ascii="Trebuchet MS" w:hAnsi="Trebuchet MS"/>
          <w:b/>
          <w:sz w:val="22"/>
          <w:szCs w:val="22"/>
          <w:lang w:val="ro-RO"/>
        </w:rPr>
      </w:pPr>
      <w:r w:rsidRPr="00152B15">
        <w:rPr>
          <w:rStyle w:val="rvts10"/>
          <w:rFonts w:ascii="Trebuchet MS" w:hAnsi="Trebuchet MS"/>
          <w:b/>
          <w:sz w:val="22"/>
          <w:szCs w:val="22"/>
          <w:lang w:val="ro-RO"/>
        </w:rPr>
        <w:tab/>
      </w:r>
      <w:r w:rsidR="00144792">
        <w:rPr>
          <w:rStyle w:val="rvts10"/>
          <w:rFonts w:ascii="Trebuchet MS" w:hAnsi="Trebuchet MS"/>
          <w:b/>
          <w:sz w:val="22"/>
          <w:szCs w:val="22"/>
          <w:lang w:val="ro-RO"/>
        </w:rPr>
        <w:tab/>
      </w:r>
      <w:r w:rsidR="00094040">
        <w:rPr>
          <w:rStyle w:val="rvts10"/>
          <w:rFonts w:ascii="Trebuchet MS" w:hAnsi="Trebuchet MS"/>
          <w:b/>
          <w:sz w:val="22"/>
          <w:szCs w:val="22"/>
          <w:lang w:val="ro-RO"/>
        </w:rPr>
        <w:t xml:space="preserve">                                                                </w:t>
      </w:r>
      <w:r w:rsidR="00752E0E">
        <w:rPr>
          <w:rStyle w:val="rvts10"/>
          <w:rFonts w:ascii="Trebuchet MS" w:hAnsi="Trebuchet MS"/>
          <w:b/>
          <w:sz w:val="22"/>
          <w:szCs w:val="22"/>
          <w:lang w:val="ro-RO"/>
        </w:rPr>
        <w:t xml:space="preserve">                       </w:t>
      </w:r>
      <w:r w:rsidRPr="00152B15">
        <w:rPr>
          <w:rStyle w:val="rvts10"/>
          <w:rFonts w:ascii="Trebuchet MS" w:hAnsi="Trebuchet MS"/>
          <w:b/>
          <w:sz w:val="22"/>
          <w:szCs w:val="22"/>
          <w:lang w:val="ro-RO"/>
        </w:rPr>
        <w:t>Nr</w:t>
      </w:r>
      <w:r w:rsidR="00094040">
        <w:rPr>
          <w:rStyle w:val="rvts10"/>
          <w:rFonts w:ascii="Trebuchet MS" w:hAnsi="Trebuchet MS"/>
          <w:b/>
          <w:sz w:val="22"/>
          <w:szCs w:val="22"/>
          <w:lang w:val="ro-RO"/>
        </w:rPr>
        <w:t xml:space="preserve">. </w:t>
      </w:r>
      <w:r w:rsidR="00E84012" w:rsidRPr="00E84012">
        <w:rPr>
          <w:rStyle w:val="rvts10"/>
          <w:rFonts w:ascii="Trebuchet MS" w:hAnsi="Trebuchet MS"/>
          <w:b/>
          <w:sz w:val="22"/>
          <w:szCs w:val="22"/>
          <w:lang w:val="ro-RO"/>
        </w:rPr>
        <w:t>110669 / 12.8.2020</w:t>
      </w:r>
    </w:p>
    <w:bookmarkEnd w:id="0"/>
    <w:p w14:paraId="3F5E969E" w14:textId="77777777" w:rsidR="00094040" w:rsidRPr="00094040" w:rsidRDefault="00094040" w:rsidP="00094040">
      <w:pPr>
        <w:ind w:right="-1"/>
        <w:jc w:val="center"/>
        <w:rPr>
          <w:rFonts w:ascii="Trebuchet MS" w:hAnsi="Trebuchet MS" w:cs="Calibri"/>
          <w:b/>
          <w:sz w:val="22"/>
          <w:szCs w:val="22"/>
        </w:rPr>
      </w:pPr>
      <w:r w:rsidRPr="00094040">
        <w:rPr>
          <w:rFonts w:ascii="Trebuchet MS" w:hAnsi="Trebuchet MS" w:cs="Calibri"/>
          <w:b/>
          <w:sz w:val="22"/>
          <w:szCs w:val="22"/>
        </w:rPr>
        <w:t>INVITAŢIE DE PARTICIPARE</w:t>
      </w:r>
    </w:p>
    <w:p w14:paraId="2AC51294" w14:textId="77777777" w:rsidR="00094040" w:rsidRDefault="00094040" w:rsidP="00094040">
      <w:pPr>
        <w:ind w:right="-1"/>
        <w:rPr>
          <w:rFonts w:ascii="Trebuchet MS" w:hAnsi="Trebuchet MS" w:cs="Calibri"/>
          <w:sz w:val="22"/>
          <w:szCs w:val="22"/>
        </w:rPr>
      </w:pPr>
    </w:p>
    <w:p w14:paraId="65666FCF" w14:textId="77777777" w:rsidR="00094040" w:rsidRPr="00094040" w:rsidRDefault="00094040" w:rsidP="00094040">
      <w:pPr>
        <w:ind w:right="-1"/>
        <w:rPr>
          <w:rFonts w:ascii="Trebuchet MS" w:hAnsi="Trebuchet MS" w:cs="Calibri"/>
          <w:sz w:val="22"/>
          <w:szCs w:val="22"/>
        </w:rPr>
      </w:pPr>
    </w:p>
    <w:p w14:paraId="25DC534F" w14:textId="77777777" w:rsidR="00094040" w:rsidRPr="00094040" w:rsidRDefault="00094040" w:rsidP="00094040">
      <w:pPr>
        <w:ind w:right="-1"/>
        <w:rPr>
          <w:rFonts w:ascii="Trebuchet MS" w:hAnsi="Trebuchet MS"/>
          <w:b/>
          <w:sz w:val="22"/>
          <w:szCs w:val="22"/>
          <w:lang w:val="ro-RO" w:eastAsia="ro-RO"/>
        </w:rPr>
      </w:pPr>
      <w:r w:rsidRPr="00094040">
        <w:rPr>
          <w:rFonts w:ascii="Trebuchet MS" w:hAnsi="Trebuchet MS"/>
          <w:b/>
          <w:sz w:val="22"/>
          <w:szCs w:val="22"/>
          <w:lang w:val="ro-RO" w:eastAsia="ro-RO"/>
        </w:rPr>
        <w:t xml:space="preserve">           CĂTRE OPERATORII ECONOMICI INTERESAŢI</w:t>
      </w:r>
    </w:p>
    <w:p w14:paraId="1074C1E3" w14:textId="77777777" w:rsidR="00094040" w:rsidRPr="00094040" w:rsidRDefault="00094040" w:rsidP="00094040">
      <w:pPr>
        <w:ind w:right="-1"/>
        <w:rPr>
          <w:rFonts w:ascii="Trebuchet MS" w:hAnsi="Trebuchet MS"/>
          <w:b/>
          <w:sz w:val="22"/>
          <w:szCs w:val="22"/>
          <w:lang w:val="ro-RO" w:eastAsia="ro-RO"/>
        </w:rPr>
      </w:pPr>
    </w:p>
    <w:p w14:paraId="6A3EE02D" w14:textId="620F58B1" w:rsidR="00094040" w:rsidRPr="00094040" w:rsidRDefault="00094040" w:rsidP="00094040">
      <w:pPr>
        <w:ind w:firstLine="708"/>
        <w:jc w:val="both"/>
        <w:rPr>
          <w:rFonts w:ascii="Trebuchet MS" w:hAnsi="Trebuchet MS" w:cs="Calibri"/>
          <w:sz w:val="22"/>
          <w:szCs w:val="22"/>
          <w:lang w:val="ro-RO"/>
        </w:rPr>
      </w:pPr>
      <w:bookmarkStart w:id="2" w:name="_Hlk510080176"/>
      <w:bookmarkStart w:id="3" w:name="_Hlk496264738"/>
      <w:r w:rsidRPr="00094040">
        <w:rPr>
          <w:rFonts w:ascii="Trebuchet MS" w:hAnsi="Trebuchet MS" w:cs="Calibri"/>
          <w:sz w:val="22"/>
          <w:szCs w:val="22"/>
          <w:lang w:val="ro-RO"/>
        </w:rPr>
        <w:t xml:space="preserve">Prin prezenta, vă aducem la </w:t>
      </w:r>
      <w:proofErr w:type="spellStart"/>
      <w:r w:rsidRPr="00094040">
        <w:rPr>
          <w:rFonts w:ascii="Trebuchet MS" w:hAnsi="Trebuchet MS" w:cs="Calibri"/>
          <w:sz w:val="22"/>
          <w:szCs w:val="22"/>
          <w:lang w:val="ro-RO"/>
        </w:rPr>
        <w:t>cunoştinţă</w:t>
      </w:r>
      <w:proofErr w:type="spellEnd"/>
      <w:r w:rsidRPr="00094040">
        <w:rPr>
          <w:rFonts w:ascii="Trebuchet MS" w:hAnsi="Trebuchet MS" w:cs="Calibri"/>
          <w:sz w:val="22"/>
          <w:szCs w:val="22"/>
          <w:lang w:val="ro-RO"/>
        </w:rPr>
        <w:t xml:space="preserve"> că Ministerul </w:t>
      </w:r>
      <w:proofErr w:type="spellStart"/>
      <w:r w:rsidR="00224653">
        <w:rPr>
          <w:rFonts w:ascii="Trebuchet MS" w:hAnsi="Trebuchet MS" w:cs="Calibri"/>
          <w:sz w:val="22"/>
          <w:szCs w:val="22"/>
          <w:lang w:val="ro-RO"/>
        </w:rPr>
        <w:t>Lucrarilor</w:t>
      </w:r>
      <w:proofErr w:type="spellEnd"/>
      <w:r w:rsidR="00224653">
        <w:rPr>
          <w:rFonts w:ascii="Trebuchet MS" w:hAnsi="Trebuchet MS" w:cs="Calibri"/>
          <w:sz w:val="22"/>
          <w:szCs w:val="22"/>
          <w:lang w:val="ro-RO"/>
        </w:rPr>
        <w:t xml:space="preserve"> Publice, </w:t>
      </w:r>
      <w:proofErr w:type="spellStart"/>
      <w:r w:rsidR="00224653">
        <w:rPr>
          <w:rFonts w:ascii="Trebuchet MS" w:hAnsi="Trebuchet MS" w:cs="Calibri"/>
          <w:sz w:val="22"/>
          <w:szCs w:val="22"/>
          <w:lang w:val="ro-RO"/>
        </w:rPr>
        <w:t>Dezvoltarii</w:t>
      </w:r>
      <w:proofErr w:type="spellEnd"/>
      <w:r w:rsidR="00224653">
        <w:rPr>
          <w:rFonts w:ascii="Trebuchet MS" w:hAnsi="Trebuchet MS" w:cs="Calibri"/>
          <w:sz w:val="22"/>
          <w:szCs w:val="22"/>
          <w:lang w:val="ro-RO"/>
        </w:rPr>
        <w:t xml:space="preserve"> si </w:t>
      </w:r>
      <w:proofErr w:type="spellStart"/>
      <w:r w:rsidR="00224653">
        <w:rPr>
          <w:rFonts w:ascii="Trebuchet MS" w:hAnsi="Trebuchet MS" w:cs="Calibri"/>
          <w:sz w:val="22"/>
          <w:szCs w:val="22"/>
          <w:lang w:val="ro-RO"/>
        </w:rPr>
        <w:t>Administratiei</w:t>
      </w:r>
      <w:proofErr w:type="spellEnd"/>
      <w:r w:rsidRPr="00094040">
        <w:rPr>
          <w:rFonts w:ascii="Trebuchet MS" w:hAnsi="Trebuchet MS" w:cs="Calibri"/>
          <w:sz w:val="22"/>
          <w:szCs w:val="22"/>
          <w:lang w:val="ro-RO"/>
        </w:rPr>
        <w:t xml:space="preserve"> </w:t>
      </w:r>
      <w:r w:rsidR="00383FC1">
        <w:rPr>
          <w:rFonts w:ascii="Trebuchet MS" w:hAnsi="Trebuchet MS" w:cs="Calibri"/>
          <w:sz w:val="22"/>
          <w:szCs w:val="22"/>
          <w:lang w:val="ro-RO"/>
        </w:rPr>
        <w:t xml:space="preserve">inițiază </w:t>
      </w:r>
      <w:r w:rsidR="00461BFA">
        <w:rPr>
          <w:rFonts w:ascii="Trebuchet MS" w:hAnsi="Trebuchet MS" w:cs="Calibri"/>
          <w:sz w:val="22"/>
          <w:szCs w:val="22"/>
          <w:lang w:val="ro-RO"/>
        </w:rPr>
        <w:t xml:space="preserve">achiziția directă cu obiectul </w:t>
      </w:r>
      <w:r w:rsidRPr="00094040">
        <w:rPr>
          <w:rFonts w:ascii="Trebuchet MS" w:hAnsi="Trebuchet MS" w:cs="Calibri"/>
          <w:b/>
          <w:sz w:val="22"/>
          <w:szCs w:val="22"/>
          <w:lang w:val="ro-RO"/>
        </w:rPr>
        <w:t>„</w:t>
      </w:r>
      <w:proofErr w:type="spellStart"/>
      <w:r w:rsidR="00A5008E" w:rsidRPr="00A5008E">
        <w:rPr>
          <w:rFonts w:ascii="Trebuchet MS" w:hAnsi="Trebuchet MS" w:cs="Calibri"/>
          <w:b/>
          <w:sz w:val="22"/>
          <w:szCs w:val="22"/>
          <w:lang w:val="ro-RO"/>
        </w:rPr>
        <w:t>Achizitionare</w:t>
      </w:r>
      <w:r w:rsidR="00524B72">
        <w:rPr>
          <w:rFonts w:ascii="Trebuchet MS" w:hAnsi="Trebuchet MS" w:cs="Calibri"/>
          <w:b/>
          <w:sz w:val="22"/>
          <w:szCs w:val="22"/>
          <w:lang w:val="ro-RO"/>
        </w:rPr>
        <w:t>a</w:t>
      </w:r>
      <w:proofErr w:type="spellEnd"/>
      <w:r w:rsidR="00524B72">
        <w:rPr>
          <w:rFonts w:ascii="Trebuchet MS" w:hAnsi="Trebuchet MS" w:cs="Calibri"/>
          <w:b/>
          <w:sz w:val="22"/>
          <w:szCs w:val="22"/>
          <w:lang w:val="ro-RO"/>
        </w:rPr>
        <w:t xml:space="preserve"> a </w:t>
      </w:r>
      <w:r w:rsidR="00A5008E" w:rsidRPr="00A5008E">
        <w:rPr>
          <w:rFonts w:ascii="Trebuchet MS" w:hAnsi="Trebuchet MS" w:cs="Calibri"/>
          <w:b/>
          <w:sz w:val="22"/>
          <w:szCs w:val="22"/>
          <w:lang w:val="ro-RO"/>
        </w:rPr>
        <w:t xml:space="preserve"> 4 computere portabile (laptopuri), 4 licente sisteme de operare, 2 imprimante multifunctionale in cadrul proiectului „Cresterea coerentei cadrului normativ si a eficientei reglementarilor tehn</w:t>
      </w:r>
      <w:r w:rsidR="00E36D60">
        <w:rPr>
          <w:rFonts w:ascii="Trebuchet MS" w:hAnsi="Trebuchet MS" w:cs="Calibri"/>
          <w:b/>
          <w:sz w:val="22"/>
          <w:szCs w:val="22"/>
          <w:lang w:val="ro-RO"/>
        </w:rPr>
        <w:t>i</w:t>
      </w:r>
      <w:r w:rsidR="00A5008E" w:rsidRPr="00A5008E">
        <w:rPr>
          <w:rFonts w:ascii="Trebuchet MS" w:hAnsi="Trebuchet MS" w:cs="Calibri"/>
          <w:b/>
          <w:sz w:val="22"/>
          <w:szCs w:val="22"/>
          <w:lang w:val="ro-RO"/>
        </w:rPr>
        <w:t>ce in domeniul constructiilor”, cod SIPOCA 731</w:t>
      </w:r>
      <w:r w:rsidRPr="00094040">
        <w:rPr>
          <w:rFonts w:ascii="Trebuchet MS" w:hAnsi="Trebuchet MS"/>
          <w:b/>
          <w:sz w:val="22"/>
          <w:szCs w:val="22"/>
          <w:lang w:val="ro-RO"/>
        </w:rPr>
        <w:t>”</w:t>
      </w:r>
      <w:r w:rsidRPr="00094040">
        <w:rPr>
          <w:rFonts w:ascii="Trebuchet MS" w:hAnsi="Trebuchet MS" w:cs="Calibri"/>
          <w:b/>
          <w:sz w:val="22"/>
          <w:szCs w:val="22"/>
          <w:lang w:val="ro-RO"/>
        </w:rPr>
        <w:t xml:space="preserve">, </w:t>
      </w:r>
      <w:r w:rsidRPr="00094040">
        <w:rPr>
          <w:rFonts w:ascii="Trebuchet MS" w:hAnsi="Trebuchet MS" w:cs="Calibri"/>
          <w:sz w:val="22"/>
          <w:szCs w:val="22"/>
          <w:lang w:val="ro-RO"/>
        </w:rPr>
        <w:t>în conformitate cu prevederile art. 7 alin. 5</w:t>
      </w:r>
      <w:r w:rsidR="00461BFA">
        <w:rPr>
          <w:rFonts w:ascii="Trebuchet MS" w:hAnsi="Trebuchet MS" w:cs="Calibri"/>
          <w:sz w:val="22"/>
          <w:szCs w:val="22"/>
          <w:lang w:val="ro-RO"/>
        </w:rPr>
        <w:t xml:space="preserve"> </w:t>
      </w:r>
      <w:r w:rsidRPr="00094040">
        <w:rPr>
          <w:rFonts w:ascii="Trebuchet MS" w:hAnsi="Trebuchet MS" w:cs="Calibri"/>
          <w:color w:val="000000"/>
          <w:sz w:val="22"/>
          <w:szCs w:val="22"/>
          <w:lang w:val="ro-RO"/>
        </w:rPr>
        <w:t>din Legea nr.</w:t>
      </w:r>
      <w:r w:rsidRPr="00094040">
        <w:rPr>
          <w:rFonts w:ascii="Trebuchet MS" w:hAnsi="Trebuchet MS" w:cs="Calibri"/>
          <w:color w:val="000000"/>
          <w:sz w:val="22"/>
          <w:szCs w:val="22"/>
        </w:rPr>
        <w:t xml:space="preserve"> 98/2016 </w:t>
      </w:r>
      <w:proofErr w:type="spellStart"/>
      <w:r w:rsidRPr="00094040">
        <w:rPr>
          <w:rFonts w:ascii="Trebuchet MS" w:hAnsi="Trebuchet MS" w:cs="Calibri"/>
          <w:iCs/>
          <w:color w:val="000000"/>
          <w:sz w:val="22"/>
          <w:szCs w:val="22"/>
        </w:rPr>
        <w:t>privind</w:t>
      </w:r>
      <w:proofErr w:type="spellEnd"/>
      <w:r w:rsidRPr="00094040">
        <w:rPr>
          <w:rFonts w:ascii="Trebuchet MS" w:hAnsi="Trebuchet MS" w:cs="Calibri"/>
          <w:i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hAnsi="Trebuchet MS" w:cs="Calibri"/>
          <w:iCs/>
          <w:color w:val="000000"/>
          <w:sz w:val="22"/>
          <w:szCs w:val="22"/>
        </w:rPr>
        <w:t>achiziţiile</w:t>
      </w:r>
      <w:proofErr w:type="spellEnd"/>
      <w:r w:rsidRPr="00094040">
        <w:rPr>
          <w:rFonts w:ascii="Trebuchet MS" w:hAnsi="Trebuchet MS" w:cs="Calibri"/>
          <w:i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hAnsi="Trebuchet MS" w:cs="Calibri"/>
          <w:iCs/>
          <w:color w:val="000000"/>
          <w:sz w:val="22"/>
          <w:szCs w:val="22"/>
        </w:rPr>
        <w:t>publice</w:t>
      </w:r>
      <w:proofErr w:type="spellEnd"/>
      <w:r w:rsidRPr="00094040">
        <w:rPr>
          <w:rFonts w:ascii="Trebuchet MS" w:hAnsi="Trebuchet MS" w:cs="Calibri"/>
          <w:sz w:val="22"/>
          <w:szCs w:val="22"/>
          <w:lang w:val="ro-RO"/>
        </w:rPr>
        <w:t xml:space="preserve"> şi cu prevederile art. 43 alin. 2, din HG nr. 395/2016. </w:t>
      </w:r>
    </w:p>
    <w:p w14:paraId="5670B6B2" w14:textId="7AAB26AE" w:rsidR="00094040" w:rsidRPr="00094040" w:rsidRDefault="00094040" w:rsidP="00F77BE4">
      <w:pPr>
        <w:ind w:firstLine="709"/>
        <w:jc w:val="both"/>
        <w:rPr>
          <w:rFonts w:ascii="Trebuchet MS" w:hAnsi="Trebuchet MS"/>
          <w:bCs/>
          <w:sz w:val="22"/>
          <w:szCs w:val="22"/>
        </w:rPr>
      </w:pPr>
      <w:r>
        <w:rPr>
          <w:rFonts w:ascii="Trebuchet MS" w:hAnsi="Trebuchet MS"/>
          <w:b/>
          <w:bCs/>
          <w:sz w:val="22"/>
          <w:szCs w:val="22"/>
          <w:lang w:val="ro-RO"/>
        </w:rPr>
        <w:tab/>
      </w:r>
      <w:r w:rsidRPr="00094040">
        <w:rPr>
          <w:rFonts w:ascii="Trebuchet MS" w:hAnsi="Trebuchet MS"/>
          <w:b/>
          <w:bCs/>
          <w:sz w:val="22"/>
          <w:szCs w:val="22"/>
          <w:lang w:val="ro-RO"/>
        </w:rPr>
        <w:t xml:space="preserve">Cod/Coduri CPV: </w:t>
      </w:r>
      <w:r w:rsidR="00A5008E" w:rsidRPr="00A5008E">
        <w:rPr>
          <w:rFonts w:ascii="Trebuchet MS" w:hAnsi="Trebuchet MS"/>
          <w:bCs/>
          <w:sz w:val="22"/>
          <w:szCs w:val="22"/>
        </w:rPr>
        <w:t xml:space="preserve">30213100-6 </w:t>
      </w:r>
      <w:proofErr w:type="spellStart"/>
      <w:r w:rsidR="00A5008E" w:rsidRPr="00A5008E">
        <w:rPr>
          <w:rFonts w:ascii="Trebuchet MS" w:hAnsi="Trebuchet MS"/>
          <w:bCs/>
          <w:sz w:val="22"/>
          <w:szCs w:val="22"/>
        </w:rPr>
        <w:t>computere</w:t>
      </w:r>
      <w:proofErr w:type="spellEnd"/>
      <w:r w:rsidR="00A5008E" w:rsidRPr="00A5008E">
        <w:rPr>
          <w:rFonts w:ascii="Trebuchet MS" w:hAnsi="Trebuchet MS"/>
          <w:bCs/>
          <w:sz w:val="22"/>
          <w:szCs w:val="22"/>
        </w:rPr>
        <w:t xml:space="preserve"> </w:t>
      </w:r>
      <w:proofErr w:type="spellStart"/>
      <w:r w:rsidR="00A5008E" w:rsidRPr="00A5008E">
        <w:rPr>
          <w:rFonts w:ascii="Trebuchet MS" w:hAnsi="Trebuchet MS"/>
          <w:bCs/>
          <w:sz w:val="22"/>
          <w:szCs w:val="22"/>
        </w:rPr>
        <w:t>portabile</w:t>
      </w:r>
      <w:proofErr w:type="spellEnd"/>
      <w:r w:rsidR="00A5008E" w:rsidRPr="00A5008E">
        <w:rPr>
          <w:rFonts w:ascii="Trebuchet MS" w:hAnsi="Trebuchet MS"/>
          <w:bCs/>
          <w:sz w:val="22"/>
          <w:szCs w:val="22"/>
        </w:rPr>
        <w:t xml:space="preserve">, CPV 30232110-8 </w:t>
      </w:r>
      <w:proofErr w:type="spellStart"/>
      <w:r w:rsidR="00A5008E" w:rsidRPr="00A5008E">
        <w:rPr>
          <w:rFonts w:ascii="Trebuchet MS" w:hAnsi="Trebuchet MS"/>
          <w:bCs/>
          <w:sz w:val="22"/>
          <w:szCs w:val="22"/>
        </w:rPr>
        <w:t>imprimante</w:t>
      </w:r>
      <w:proofErr w:type="spellEnd"/>
      <w:r w:rsidR="00A5008E" w:rsidRPr="00A5008E">
        <w:rPr>
          <w:rFonts w:ascii="Trebuchet MS" w:hAnsi="Trebuchet MS"/>
          <w:bCs/>
          <w:sz w:val="22"/>
          <w:szCs w:val="22"/>
        </w:rPr>
        <w:t xml:space="preserve"> laser, 48620000-0 </w:t>
      </w:r>
      <w:proofErr w:type="spellStart"/>
      <w:r w:rsidR="00A5008E" w:rsidRPr="00A5008E">
        <w:rPr>
          <w:rFonts w:ascii="Trebuchet MS" w:hAnsi="Trebuchet MS"/>
          <w:bCs/>
          <w:sz w:val="22"/>
          <w:szCs w:val="22"/>
        </w:rPr>
        <w:t>sisteme</w:t>
      </w:r>
      <w:proofErr w:type="spellEnd"/>
      <w:r w:rsidR="00A5008E" w:rsidRPr="00A5008E">
        <w:rPr>
          <w:rFonts w:ascii="Trebuchet MS" w:hAnsi="Trebuchet MS"/>
          <w:bCs/>
          <w:sz w:val="22"/>
          <w:szCs w:val="22"/>
        </w:rPr>
        <w:t xml:space="preserve"> de </w:t>
      </w:r>
      <w:proofErr w:type="spellStart"/>
      <w:r w:rsidR="00A5008E" w:rsidRPr="00A5008E">
        <w:rPr>
          <w:rFonts w:ascii="Trebuchet MS" w:hAnsi="Trebuchet MS"/>
          <w:bCs/>
          <w:sz w:val="22"/>
          <w:szCs w:val="22"/>
        </w:rPr>
        <w:t>operare</w:t>
      </w:r>
      <w:proofErr w:type="spellEnd"/>
      <w:r w:rsidRPr="00094040">
        <w:rPr>
          <w:rFonts w:ascii="Trebuchet MS" w:hAnsi="Trebuchet MS"/>
          <w:bCs/>
          <w:sz w:val="22"/>
          <w:szCs w:val="22"/>
        </w:rPr>
        <w:t>.</w:t>
      </w:r>
    </w:p>
    <w:p w14:paraId="3D1DAAB9" w14:textId="77777777" w:rsidR="00094040" w:rsidRPr="00094040" w:rsidRDefault="00094040" w:rsidP="00094040">
      <w:pPr>
        <w:tabs>
          <w:tab w:val="left" w:pos="567"/>
        </w:tabs>
        <w:jc w:val="both"/>
        <w:rPr>
          <w:rFonts w:ascii="Trebuchet MS" w:hAnsi="Trebuchet MS"/>
          <w:b/>
          <w:bCs/>
          <w:sz w:val="22"/>
          <w:szCs w:val="22"/>
        </w:rPr>
      </w:pPr>
    </w:p>
    <w:p w14:paraId="362B4FCD" w14:textId="39B2288C" w:rsidR="00094040" w:rsidRPr="00A876F0" w:rsidRDefault="00A876F0" w:rsidP="00094040">
      <w:pPr>
        <w:ind w:firstLine="708"/>
        <w:jc w:val="both"/>
        <w:rPr>
          <w:rFonts w:ascii="Trebuchet MS" w:eastAsia="MS Mincho" w:hAnsi="Trebuchet MS" w:cs="Trebuchet MS"/>
          <w:sz w:val="22"/>
          <w:szCs w:val="22"/>
          <w:lang w:val="ro-RO"/>
        </w:rPr>
      </w:pPr>
      <w:r w:rsidRPr="00A876F0">
        <w:rPr>
          <w:rFonts w:ascii="Trebuchet MS" w:eastAsia="MS Mincho" w:hAnsi="Trebuchet MS" w:cs="Trebuchet MS"/>
          <w:sz w:val="22"/>
          <w:szCs w:val="22"/>
          <w:lang w:val="ro-RO"/>
        </w:rPr>
        <w:t>Achiziția directă însoțită de descrierea produselor este publicată și în SICAP, la secțiunea Publicitate anunțuri.</w:t>
      </w:r>
    </w:p>
    <w:p w14:paraId="36A14816" w14:textId="77777777" w:rsidR="00094040" w:rsidRPr="00A876F0" w:rsidRDefault="00094040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A876F0">
        <w:rPr>
          <w:rFonts w:ascii="Trebuchet MS" w:hAnsi="Trebuchet MS" w:cs="Calibri"/>
          <w:sz w:val="22"/>
          <w:szCs w:val="22"/>
          <w:lang w:val="ro-RO"/>
        </w:rPr>
        <w:t xml:space="preserve">           </w:t>
      </w:r>
    </w:p>
    <w:p w14:paraId="309E55C9" w14:textId="77777777" w:rsidR="00401B6C" w:rsidRDefault="00094040" w:rsidP="00094040">
      <w:pPr>
        <w:ind w:right="-1" w:firstLine="708"/>
        <w:jc w:val="both"/>
      </w:pPr>
      <w:r w:rsidRPr="00094040">
        <w:rPr>
          <w:rFonts w:ascii="Trebuchet MS" w:hAnsi="Trebuchet MS" w:cs="Calibri"/>
          <w:b/>
          <w:bCs/>
          <w:sz w:val="22"/>
          <w:szCs w:val="22"/>
          <w:lang w:val="ro-RO"/>
        </w:rPr>
        <w:t>Valoare estimată</w:t>
      </w:r>
      <w:r w:rsidRPr="00094040">
        <w:rPr>
          <w:rFonts w:ascii="Trebuchet MS" w:hAnsi="Trebuchet MS" w:cs="Calibri"/>
          <w:bCs/>
          <w:sz w:val="22"/>
          <w:szCs w:val="22"/>
          <w:lang w:val="ro-RO"/>
        </w:rPr>
        <w:t>:</w:t>
      </w:r>
      <w:r w:rsidRPr="00094040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 </w:t>
      </w:r>
      <w:r w:rsidR="00A5008E" w:rsidRPr="00A5008E">
        <w:rPr>
          <w:rFonts w:ascii="Trebuchet MS" w:hAnsi="Trebuchet MS" w:cs="Calibri"/>
          <w:b/>
          <w:bCs/>
          <w:sz w:val="22"/>
          <w:szCs w:val="22"/>
          <w:lang w:val="ro-RO"/>
        </w:rPr>
        <w:t>33.136,17 lei fara TVA</w:t>
      </w:r>
      <w:r w:rsidRPr="00094040">
        <w:rPr>
          <w:rFonts w:ascii="Trebuchet MS" w:hAnsi="Trebuchet MS" w:cs="Calibri"/>
          <w:b/>
          <w:sz w:val="22"/>
          <w:szCs w:val="22"/>
        </w:rPr>
        <w:t>.</w:t>
      </w:r>
      <w:r w:rsidR="00401B6C" w:rsidRPr="00401B6C">
        <w:t xml:space="preserve"> </w:t>
      </w:r>
    </w:p>
    <w:p w14:paraId="64573AF3" w14:textId="1134C60B" w:rsidR="00094040" w:rsidRDefault="00401B6C" w:rsidP="00094040">
      <w:pPr>
        <w:ind w:right="-1" w:firstLine="708"/>
        <w:jc w:val="both"/>
        <w:rPr>
          <w:rFonts w:ascii="Trebuchet MS" w:hAnsi="Trebuchet MS" w:cs="Calibri"/>
          <w:b/>
          <w:sz w:val="22"/>
          <w:szCs w:val="22"/>
        </w:rPr>
      </w:pPr>
      <w:proofErr w:type="spellStart"/>
      <w:r w:rsidRPr="00401B6C">
        <w:rPr>
          <w:rFonts w:ascii="Trebuchet MS" w:hAnsi="Trebuchet MS" w:cs="Calibri"/>
          <w:b/>
          <w:sz w:val="22"/>
          <w:szCs w:val="22"/>
        </w:rPr>
        <w:t>Achizitia</w:t>
      </w:r>
      <w:proofErr w:type="spellEnd"/>
      <w:r w:rsidRPr="00401B6C">
        <w:rPr>
          <w:rFonts w:ascii="Trebuchet MS" w:hAnsi="Trebuchet MS" w:cs="Calibri"/>
          <w:b/>
          <w:sz w:val="22"/>
          <w:szCs w:val="22"/>
        </w:rPr>
        <w:t xml:space="preserve"> </w:t>
      </w:r>
      <w:proofErr w:type="spellStart"/>
      <w:r w:rsidRPr="00401B6C">
        <w:rPr>
          <w:rFonts w:ascii="Trebuchet MS" w:hAnsi="Trebuchet MS" w:cs="Calibri"/>
          <w:b/>
          <w:sz w:val="22"/>
          <w:szCs w:val="22"/>
        </w:rPr>
        <w:t>este</w:t>
      </w:r>
      <w:proofErr w:type="spellEnd"/>
      <w:r w:rsidRPr="00401B6C">
        <w:rPr>
          <w:rFonts w:ascii="Trebuchet MS" w:hAnsi="Trebuchet MS" w:cs="Calibri"/>
          <w:b/>
          <w:sz w:val="22"/>
          <w:szCs w:val="22"/>
        </w:rPr>
        <w:t xml:space="preserve"> </w:t>
      </w:r>
      <w:proofErr w:type="spellStart"/>
      <w:r w:rsidRPr="00401B6C">
        <w:rPr>
          <w:rFonts w:ascii="Trebuchet MS" w:hAnsi="Trebuchet MS" w:cs="Calibri"/>
          <w:b/>
          <w:sz w:val="22"/>
          <w:szCs w:val="22"/>
        </w:rPr>
        <w:t>impărţită</w:t>
      </w:r>
      <w:proofErr w:type="spellEnd"/>
      <w:r w:rsidRPr="00401B6C">
        <w:rPr>
          <w:rFonts w:ascii="Trebuchet MS" w:hAnsi="Trebuchet MS" w:cs="Calibri"/>
          <w:b/>
          <w:sz w:val="22"/>
          <w:szCs w:val="22"/>
        </w:rPr>
        <w:t xml:space="preserve"> pe </w:t>
      </w:r>
      <w:proofErr w:type="spellStart"/>
      <w:r w:rsidRPr="00401B6C">
        <w:rPr>
          <w:rFonts w:ascii="Trebuchet MS" w:hAnsi="Trebuchet MS" w:cs="Calibri"/>
          <w:b/>
          <w:sz w:val="22"/>
          <w:szCs w:val="22"/>
        </w:rPr>
        <w:t>loturi</w:t>
      </w:r>
      <w:proofErr w:type="spellEnd"/>
      <w:r w:rsidRPr="00401B6C">
        <w:rPr>
          <w:rFonts w:ascii="Trebuchet MS" w:hAnsi="Trebuchet MS" w:cs="Calibri"/>
          <w:b/>
          <w:sz w:val="22"/>
          <w:szCs w:val="22"/>
        </w:rPr>
        <w:t>: NU</w:t>
      </w:r>
    </w:p>
    <w:p w14:paraId="3CB6D379" w14:textId="398FE155" w:rsidR="00224653" w:rsidRPr="00094040" w:rsidRDefault="00A5008E" w:rsidP="00094040">
      <w:pPr>
        <w:ind w:right="-1" w:firstLine="708"/>
        <w:jc w:val="both"/>
        <w:rPr>
          <w:rFonts w:ascii="Trebuchet MS" w:hAnsi="Trebuchet MS" w:cs="Calibri"/>
          <w:b/>
          <w:sz w:val="22"/>
          <w:szCs w:val="22"/>
        </w:rPr>
      </w:pPr>
      <w:proofErr w:type="spellStart"/>
      <w:r w:rsidRPr="00A5008E">
        <w:rPr>
          <w:rFonts w:ascii="Trebuchet MS" w:hAnsi="Trebuchet MS" w:cs="Calibri"/>
          <w:b/>
          <w:sz w:val="22"/>
          <w:szCs w:val="22"/>
        </w:rPr>
        <w:t>Termenul</w:t>
      </w:r>
      <w:proofErr w:type="spellEnd"/>
      <w:r w:rsidRPr="00A5008E">
        <w:rPr>
          <w:rFonts w:ascii="Trebuchet MS" w:hAnsi="Trebuchet MS" w:cs="Calibri"/>
          <w:b/>
          <w:sz w:val="22"/>
          <w:szCs w:val="22"/>
        </w:rPr>
        <w:t xml:space="preserve"> de </w:t>
      </w:r>
      <w:proofErr w:type="spellStart"/>
      <w:r w:rsidRPr="00A5008E">
        <w:rPr>
          <w:rFonts w:ascii="Trebuchet MS" w:hAnsi="Trebuchet MS" w:cs="Calibri"/>
          <w:b/>
          <w:sz w:val="22"/>
          <w:szCs w:val="22"/>
        </w:rPr>
        <w:t>livrare</w:t>
      </w:r>
      <w:proofErr w:type="spellEnd"/>
      <w:r w:rsidRPr="00A5008E">
        <w:rPr>
          <w:rFonts w:ascii="Trebuchet MS" w:hAnsi="Trebuchet MS" w:cs="Calibri"/>
          <w:b/>
          <w:sz w:val="22"/>
          <w:szCs w:val="22"/>
        </w:rPr>
        <w:t xml:space="preserve"> </w:t>
      </w:r>
      <w:proofErr w:type="spellStart"/>
      <w:r w:rsidRPr="00A5008E">
        <w:rPr>
          <w:rFonts w:ascii="Trebuchet MS" w:hAnsi="Trebuchet MS" w:cs="Calibri"/>
          <w:b/>
          <w:sz w:val="22"/>
          <w:szCs w:val="22"/>
        </w:rPr>
        <w:t>este</w:t>
      </w:r>
      <w:proofErr w:type="spellEnd"/>
      <w:r w:rsidRPr="00A5008E">
        <w:rPr>
          <w:rFonts w:ascii="Trebuchet MS" w:hAnsi="Trebuchet MS" w:cs="Calibri"/>
          <w:b/>
          <w:sz w:val="22"/>
          <w:szCs w:val="22"/>
        </w:rPr>
        <w:t xml:space="preserve"> de maxim 30 de </w:t>
      </w:r>
      <w:proofErr w:type="spellStart"/>
      <w:r w:rsidRPr="00A5008E">
        <w:rPr>
          <w:rFonts w:ascii="Trebuchet MS" w:hAnsi="Trebuchet MS" w:cs="Calibri"/>
          <w:b/>
          <w:sz w:val="22"/>
          <w:szCs w:val="22"/>
        </w:rPr>
        <w:t>zile</w:t>
      </w:r>
      <w:proofErr w:type="spellEnd"/>
      <w:r w:rsidRPr="00A5008E">
        <w:rPr>
          <w:rFonts w:ascii="Trebuchet MS" w:hAnsi="Trebuchet MS" w:cs="Calibri"/>
          <w:b/>
          <w:sz w:val="22"/>
          <w:szCs w:val="22"/>
        </w:rPr>
        <w:t xml:space="preserve"> </w:t>
      </w:r>
      <w:proofErr w:type="spellStart"/>
      <w:r w:rsidRPr="00A5008E">
        <w:rPr>
          <w:rFonts w:ascii="Trebuchet MS" w:hAnsi="Trebuchet MS" w:cs="Calibri"/>
          <w:b/>
          <w:sz w:val="22"/>
          <w:szCs w:val="22"/>
        </w:rPr>
        <w:t>lucratoare</w:t>
      </w:r>
      <w:proofErr w:type="spellEnd"/>
      <w:r w:rsidRPr="00A5008E">
        <w:rPr>
          <w:rFonts w:ascii="Trebuchet MS" w:hAnsi="Trebuchet MS" w:cs="Calibri"/>
          <w:b/>
          <w:sz w:val="22"/>
          <w:szCs w:val="22"/>
        </w:rPr>
        <w:t xml:space="preserve"> de la data </w:t>
      </w:r>
      <w:proofErr w:type="spellStart"/>
      <w:r w:rsidRPr="00A5008E">
        <w:rPr>
          <w:rFonts w:ascii="Trebuchet MS" w:hAnsi="Trebuchet MS" w:cs="Calibri"/>
          <w:b/>
          <w:sz w:val="22"/>
          <w:szCs w:val="22"/>
        </w:rPr>
        <w:t>primirii</w:t>
      </w:r>
      <w:proofErr w:type="spellEnd"/>
      <w:r w:rsidRPr="00A5008E">
        <w:rPr>
          <w:rFonts w:ascii="Trebuchet MS" w:hAnsi="Trebuchet MS" w:cs="Calibri"/>
          <w:b/>
          <w:sz w:val="22"/>
          <w:szCs w:val="22"/>
        </w:rPr>
        <w:t xml:space="preserve"> </w:t>
      </w:r>
      <w:proofErr w:type="spellStart"/>
      <w:r w:rsidRPr="00A5008E">
        <w:rPr>
          <w:rFonts w:ascii="Trebuchet MS" w:hAnsi="Trebuchet MS" w:cs="Calibri"/>
          <w:b/>
          <w:sz w:val="22"/>
          <w:szCs w:val="22"/>
        </w:rPr>
        <w:t>notei</w:t>
      </w:r>
      <w:proofErr w:type="spellEnd"/>
      <w:r w:rsidRPr="00A5008E">
        <w:rPr>
          <w:rFonts w:ascii="Trebuchet MS" w:hAnsi="Trebuchet MS" w:cs="Calibri"/>
          <w:b/>
          <w:sz w:val="22"/>
          <w:szCs w:val="22"/>
        </w:rPr>
        <w:t xml:space="preserve"> de </w:t>
      </w:r>
      <w:proofErr w:type="spellStart"/>
      <w:r w:rsidRPr="00A5008E">
        <w:rPr>
          <w:rFonts w:ascii="Trebuchet MS" w:hAnsi="Trebuchet MS" w:cs="Calibri"/>
          <w:b/>
          <w:sz w:val="22"/>
          <w:szCs w:val="22"/>
        </w:rPr>
        <w:t>comanda</w:t>
      </w:r>
      <w:proofErr w:type="spellEnd"/>
      <w:r w:rsidR="00224653">
        <w:rPr>
          <w:rFonts w:ascii="Trebuchet MS" w:hAnsi="Trebuchet MS" w:cs="Calibri"/>
          <w:b/>
          <w:sz w:val="22"/>
          <w:szCs w:val="22"/>
        </w:rPr>
        <w:t>.</w:t>
      </w:r>
    </w:p>
    <w:p w14:paraId="4071ADAA" w14:textId="702AF639" w:rsidR="00094040" w:rsidRPr="00094040" w:rsidRDefault="00094040" w:rsidP="00094040">
      <w:pPr>
        <w:tabs>
          <w:tab w:val="left" w:pos="567"/>
          <w:tab w:val="left" w:pos="709"/>
        </w:tabs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r w:rsidRPr="00094040">
        <w:rPr>
          <w:rFonts w:ascii="Trebuchet MS" w:hAnsi="Trebuchet MS" w:cs="Calibri"/>
          <w:b/>
          <w:sz w:val="22"/>
          <w:szCs w:val="22"/>
          <w:lang w:val="ro-RO"/>
        </w:rPr>
        <w:t xml:space="preserve">         </w:t>
      </w:r>
      <w:r>
        <w:rPr>
          <w:rFonts w:ascii="Trebuchet MS" w:hAnsi="Trebuchet MS" w:cs="Calibri"/>
          <w:b/>
          <w:sz w:val="22"/>
          <w:szCs w:val="22"/>
          <w:lang w:val="ro-RO"/>
        </w:rPr>
        <w:t xml:space="preserve"> </w:t>
      </w:r>
      <w:r w:rsidRPr="00094040">
        <w:rPr>
          <w:rFonts w:ascii="Trebuchet MS" w:hAnsi="Trebuchet MS" w:cs="Calibri"/>
          <w:b/>
          <w:sz w:val="22"/>
          <w:szCs w:val="22"/>
          <w:lang w:val="ro-RO"/>
        </w:rPr>
        <w:t xml:space="preserve">Criteriul de atribuire: </w:t>
      </w:r>
      <w:r w:rsidRPr="00094040">
        <w:rPr>
          <w:rFonts w:ascii="Trebuchet MS" w:hAnsi="Trebuchet MS" w:cs="Calibri"/>
          <w:sz w:val="22"/>
          <w:szCs w:val="22"/>
          <w:lang w:val="ro-RO"/>
        </w:rPr>
        <w:t>prețul cel mai scăzut</w:t>
      </w:r>
      <w:r w:rsidR="00224653">
        <w:rPr>
          <w:rFonts w:ascii="Trebuchet MS" w:hAnsi="Trebuchet MS" w:cs="Calibri"/>
          <w:sz w:val="22"/>
          <w:szCs w:val="22"/>
          <w:lang w:val="ro-RO"/>
        </w:rPr>
        <w:t>, cu respectarea conditiilor minime din caietul de sarcini</w:t>
      </w:r>
      <w:r w:rsidRPr="00094040">
        <w:rPr>
          <w:rFonts w:ascii="Trebuchet MS" w:hAnsi="Trebuchet MS" w:cs="Calibri"/>
          <w:sz w:val="22"/>
          <w:szCs w:val="22"/>
          <w:lang w:val="ro-RO"/>
        </w:rPr>
        <w:t>.</w:t>
      </w:r>
    </w:p>
    <w:p w14:paraId="42B79712" w14:textId="144AF8CA" w:rsidR="00094040" w:rsidRPr="00094040" w:rsidRDefault="00094040" w:rsidP="00094040">
      <w:pPr>
        <w:tabs>
          <w:tab w:val="left" w:pos="851"/>
        </w:tabs>
        <w:ind w:right="-1"/>
        <w:rPr>
          <w:rFonts w:ascii="Trebuchet MS" w:hAnsi="Trebuchet MS" w:cs="Calibri"/>
          <w:b/>
          <w:bCs/>
          <w:sz w:val="22"/>
          <w:szCs w:val="22"/>
          <w:lang w:val="ro-RO"/>
        </w:rPr>
      </w:pPr>
      <w:r w:rsidRPr="00094040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          </w:t>
      </w:r>
      <w:r w:rsidRPr="009D29A2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Termen limită de depunere a ofertelor: </w:t>
      </w:r>
      <w:r w:rsidR="00F56888">
        <w:rPr>
          <w:rFonts w:ascii="Trebuchet MS" w:hAnsi="Trebuchet MS" w:cs="Calibri"/>
          <w:b/>
          <w:bCs/>
          <w:sz w:val="22"/>
          <w:szCs w:val="22"/>
          <w:lang w:val="ro-RO"/>
        </w:rPr>
        <w:t>27.08.2020.</w:t>
      </w:r>
    </w:p>
    <w:p w14:paraId="182B5EFD" w14:textId="77777777" w:rsidR="00094040" w:rsidRPr="00094040" w:rsidRDefault="00094040" w:rsidP="00094040">
      <w:pPr>
        <w:tabs>
          <w:tab w:val="left" w:pos="851"/>
        </w:tabs>
        <w:ind w:right="-1"/>
        <w:jc w:val="both"/>
        <w:rPr>
          <w:rFonts w:ascii="Trebuchet MS" w:hAnsi="Trebuchet MS" w:cs="Calibri"/>
          <w:b/>
          <w:sz w:val="22"/>
          <w:szCs w:val="22"/>
          <w:lang w:val="ro-RO"/>
        </w:rPr>
      </w:pPr>
      <w:r w:rsidRPr="00094040">
        <w:rPr>
          <w:rFonts w:ascii="Trebuchet MS" w:hAnsi="Trebuchet MS" w:cs="Calibri"/>
          <w:b/>
          <w:sz w:val="22"/>
          <w:szCs w:val="22"/>
          <w:lang w:val="ro-RO"/>
        </w:rPr>
        <w:t xml:space="preserve">        </w:t>
      </w:r>
    </w:p>
    <w:p w14:paraId="52E7D465" w14:textId="2E55F9C9" w:rsidR="00094040" w:rsidRDefault="00094040" w:rsidP="00554B0A">
      <w:pPr>
        <w:tabs>
          <w:tab w:val="left" w:pos="851"/>
        </w:tabs>
        <w:ind w:right="-1"/>
        <w:jc w:val="both"/>
        <w:rPr>
          <w:rFonts w:ascii="Trebuchet MS" w:hAnsi="Trebuchet MS" w:cs="Segoe UI"/>
          <w:bCs/>
          <w:sz w:val="22"/>
          <w:szCs w:val="22"/>
          <w:shd w:val="clear" w:color="auto" w:fill="F8F8F8"/>
          <w:lang w:val="ro-RO"/>
        </w:rPr>
      </w:pPr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  <w:lang w:val="ro-RO"/>
        </w:rPr>
        <w:t xml:space="preserve">Modalitate depunere ofertă: </w:t>
      </w:r>
      <w:r w:rsidR="00554B0A" w:rsidRPr="00554B0A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oferta va fi întocmită în limba română și va fi transmisă prin una din următoarele modalități: - fie în format electronic la adresa de e-mail: anca.iancu@mdrap.ro.</w:t>
      </w:r>
      <w:r w:rsidR="00554B0A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;</w:t>
      </w:r>
      <w:r w:rsidR="00554B0A" w:rsidRPr="00554B0A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 - fie în format fizic în plic închis, în timpul programului de lucru, la sediul </w:t>
      </w:r>
      <w:r w:rsidR="004872C3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MLPDA</w:t>
      </w:r>
      <w:r w:rsidR="00554B0A" w:rsidRPr="00554B0A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 xml:space="preserve">, din Bd. Libertatii nr. 16, Latura Nord, București, Registratură (cam.3), Luni - Joi: 08.30 - 17.00, Vineri: 08.30 - 14.30. Pe plic se va menționa, obligatoriu, obiectul </w:t>
      </w:r>
      <w:r w:rsidR="00F56888">
        <w:rPr>
          <w:rFonts w:ascii="Trebuchet MS" w:hAnsi="Trebuchet MS" w:cs="Segoe UI"/>
          <w:sz w:val="22"/>
          <w:szCs w:val="22"/>
          <w:shd w:val="clear" w:color="auto" w:fill="F8F8F8"/>
          <w:lang w:val="ro-RO"/>
        </w:rPr>
        <w:t>achiziției.</w:t>
      </w:r>
    </w:p>
    <w:p w14:paraId="0759F1CA" w14:textId="20FAFCA8" w:rsidR="00094040" w:rsidRDefault="00094040" w:rsidP="00094040">
      <w:pPr>
        <w:tabs>
          <w:tab w:val="left" w:pos="851"/>
        </w:tabs>
        <w:ind w:right="-1"/>
        <w:jc w:val="both"/>
        <w:rPr>
          <w:rFonts w:ascii="Trebuchet MS" w:hAnsi="Trebuchet MS"/>
          <w:b/>
          <w:sz w:val="22"/>
          <w:szCs w:val="22"/>
          <w:lang w:val="ro-RO"/>
        </w:rPr>
      </w:pPr>
      <w:r w:rsidRPr="00094040">
        <w:rPr>
          <w:rFonts w:ascii="Trebuchet MS" w:hAnsi="Trebuchet MS"/>
          <w:b/>
          <w:sz w:val="22"/>
          <w:szCs w:val="22"/>
          <w:lang w:val="ro-RO"/>
        </w:rPr>
        <w:tab/>
        <w:t>Oferta tehnică va conţine abordarea cerinţelor din caietul de sarcini/specificaţii tehnice.</w:t>
      </w:r>
      <w:r w:rsidRPr="00094040">
        <w:rPr>
          <w:rFonts w:ascii="Trebuchet MS" w:hAnsi="Trebuchet MS"/>
          <w:sz w:val="22"/>
          <w:szCs w:val="22"/>
          <w:lang w:val="ro-RO"/>
        </w:rPr>
        <w:t xml:space="preserve"> </w:t>
      </w:r>
      <w:r w:rsidRPr="00094040">
        <w:rPr>
          <w:rFonts w:ascii="Trebuchet MS" w:hAnsi="Trebuchet MS"/>
          <w:b/>
          <w:sz w:val="22"/>
          <w:szCs w:val="22"/>
          <w:lang w:val="ro-RO"/>
        </w:rPr>
        <w:t xml:space="preserve">Ofertanții vor depune modelul de </w:t>
      </w:r>
      <w:r w:rsidR="00A5008E">
        <w:rPr>
          <w:rFonts w:ascii="Trebuchet MS" w:hAnsi="Trebuchet MS"/>
          <w:b/>
          <w:sz w:val="22"/>
          <w:szCs w:val="22"/>
          <w:lang w:val="ro-RO"/>
        </w:rPr>
        <w:t>Nota de comanda</w:t>
      </w:r>
      <w:r w:rsidRPr="00094040">
        <w:rPr>
          <w:rFonts w:ascii="Trebuchet MS" w:hAnsi="Trebuchet MS"/>
          <w:b/>
          <w:sz w:val="22"/>
          <w:szCs w:val="22"/>
          <w:lang w:val="ro-RO"/>
        </w:rPr>
        <w:t xml:space="preserve"> însușit (anexă la Caietul de sarcini) sau declarație de acceptare a clauzelor</w:t>
      </w:r>
      <w:r w:rsidR="00A5008E">
        <w:rPr>
          <w:rFonts w:ascii="Trebuchet MS" w:hAnsi="Trebuchet MS"/>
          <w:b/>
          <w:sz w:val="22"/>
          <w:szCs w:val="22"/>
          <w:lang w:val="ro-RO"/>
        </w:rPr>
        <w:t xml:space="preserve"> acesteia</w:t>
      </w:r>
      <w:r w:rsidRPr="00094040">
        <w:rPr>
          <w:rFonts w:ascii="Trebuchet MS" w:hAnsi="Trebuchet MS"/>
          <w:b/>
          <w:sz w:val="22"/>
          <w:szCs w:val="22"/>
          <w:lang w:val="ro-RO"/>
        </w:rPr>
        <w:t>, ca parte a ofertei tehnice.</w:t>
      </w:r>
    </w:p>
    <w:p w14:paraId="209D8290" w14:textId="77777777" w:rsidR="00094040" w:rsidRDefault="00094040" w:rsidP="00094040">
      <w:pPr>
        <w:ind w:right="-1" w:firstLine="708"/>
        <w:jc w:val="both"/>
        <w:rPr>
          <w:rFonts w:ascii="Trebuchet MS" w:hAnsi="Trebuchet MS" w:cs="Segoe UI"/>
          <w:b/>
          <w:sz w:val="22"/>
          <w:szCs w:val="22"/>
          <w:shd w:val="clear" w:color="auto" w:fill="F8F8F8"/>
        </w:rPr>
      </w:pPr>
      <w:r w:rsidRPr="00094040">
        <w:rPr>
          <w:rFonts w:ascii="Trebuchet MS" w:hAnsi="Trebuchet MS"/>
          <w:b/>
          <w:sz w:val="22"/>
          <w:szCs w:val="22"/>
          <w:lang w:val="ro-RO"/>
        </w:rPr>
        <w:t xml:space="preserve">  Oferta financiară va conţine preţurile ferme ofertate. Odată cu fomularul de ofertă s</w:t>
      </w:r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e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va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prezenta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centralizatorul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de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preţuri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din care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să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reiasă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preţurile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unitare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şi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valoarea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totală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. </w:t>
      </w:r>
    </w:p>
    <w:p w14:paraId="55A6A048" w14:textId="4793C831" w:rsidR="00094040" w:rsidRPr="00094040" w:rsidRDefault="00A5008E" w:rsidP="00094040">
      <w:pPr>
        <w:ind w:right="-1" w:firstLine="708"/>
        <w:jc w:val="both"/>
        <w:rPr>
          <w:rFonts w:ascii="Trebuchet MS" w:hAnsi="Trebuchet MS" w:cs="Segoe UI"/>
          <w:b/>
          <w:sz w:val="22"/>
          <w:szCs w:val="22"/>
          <w:shd w:val="clear" w:color="auto" w:fill="F8F8F8"/>
        </w:rPr>
      </w:pPr>
      <w:proofErr w:type="spellStart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>Raspunsurile</w:t>
      </w:r>
      <w:proofErr w:type="spellEnd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la </w:t>
      </w:r>
      <w:proofErr w:type="spellStart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>sol</w:t>
      </w:r>
      <w:r w:rsidR="00F56888">
        <w:rPr>
          <w:rFonts w:ascii="Trebuchet MS" w:hAnsi="Trebuchet MS" w:cs="Segoe UI"/>
          <w:b/>
          <w:sz w:val="22"/>
          <w:szCs w:val="22"/>
          <w:shd w:val="clear" w:color="auto" w:fill="F8F8F8"/>
        </w:rPr>
        <w:t>i</w:t>
      </w:r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>citarile</w:t>
      </w:r>
      <w:proofErr w:type="spellEnd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de </w:t>
      </w:r>
      <w:proofErr w:type="spellStart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>clarificari</w:t>
      </w:r>
      <w:proofErr w:type="spellEnd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se </w:t>
      </w:r>
      <w:proofErr w:type="spellStart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>vor</w:t>
      </w:r>
      <w:proofErr w:type="spellEnd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publica pe site-ul </w:t>
      </w:r>
      <w:proofErr w:type="spellStart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>institutiei</w:t>
      </w:r>
      <w:proofErr w:type="spellEnd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, </w:t>
      </w:r>
      <w:proofErr w:type="spellStart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>Sectiunea</w:t>
      </w:r>
      <w:proofErr w:type="spellEnd"/>
      <w:r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="00955E28">
        <w:rPr>
          <w:rFonts w:ascii="Trebuchet MS" w:hAnsi="Trebuchet MS" w:cs="Segoe UI"/>
          <w:b/>
          <w:sz w:val="22"/>
          <w:szCs w:val="22"/>
          <w:shd w:val="clear" w:color="auto" w:fill="F8F8F8"/>
        </w:rPr>
        <w:t>Informații</w:t>
      </w:r>
      <w:proofErr w:type="spellEnd"/>
      <w:r w:rsidR="00955E28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de </w:t>
      </w:r>
      <w:proofErr w:type="spellStart"/>
      <w:r w:rsidR="00955E28">
        <w:rPr>
          <w:rFonts w:ascii="Trebuchet MS" w:hAnsi="Trebuchet MS" w:cs="Segoe UI"/>
          <w:b/>
          <w:sz w:val="22"/>
          <w:szCs w:val="22"/>
          <w:shd w:val="clear" w:color="auto" w:fill="F8F8F8"/>
        </w:rPr>
        <w:t>interes</w:t>
      </w:r>
      <w:proofErr w:type="spellEnd"/>
      <w:r w:rsidR="00955E28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public-</w:t>
      </w:r>
      <w:proofErr w:type="spellStart"/>
      <w:r w:rsidR="00955E28">
        <w:rPr>
          <w:rFonts w:ascii="Trebuchet MS" w:hAnsi="Trebuchet MS" w:cs="Segoe UI"/>
          <w:b/>
          <w:sz w:val="22"/>
          <w:szCs w:val="22"/>
          <w:shd w:val="clear" w:color="auto" w:fill="F8F8F8"/>
        </w:rPr>
        <w:t>Achiziții</w:t>
      </w:r>
      <w:proofErr w:type="spellEnd"/>
      <w:r w:rsidR="00955E28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</w:t>
      </w:r>
      <w:proofErr w:type="spellStart"/>
      <w:r w:rsidR="00955E28">
        <w:rPr>
          <w:rFonts w:ascii="Trebuchet MS" w:hAnsi="Trebuchet MS" w:cs="Segoe UI"/>
          <w:b/>
          <w:sz w:val="22"/>
          <w:szCs w:val="22"/>
          <w:shd w:val="clear" w:color="auto" w:fill="F8F8F8"/>
        </w:rPr>
        <w:t>publice</w:t>
      </w:r>
      <w:proofErr w:type="spellEnd"/>
      <w:r w:rsidR="00955E28">
        <w:rPr>
          <w:rFonts w:ascii="Trebuchet MS" w:hAnsi="Trebuchet MS" w:cs="Segoe UI"/>
          <w:b/>
          <w:sz w:val="22"/>
          <w:szCs w:val="22"/>
          <w:shd w:val="clear" w:color="auto" w:fill="F8F8F8"/>
        </w:rPr>
        <w:t>.</w:t>
      </w:r>
    </w:p>
    <w:p w14:paraId="745FDF6B" w14:textId="77777777" w:rsidR="00094040" w:rsidRPr="00094040" w:rsidRDefault="00094040" w:rsidP="00094040">
      <w:pPr>
        <w:jc w:val="both"/>
        <w:rPr>
          <w:rFonts w:ascii="Trebuchet MS" w:eastAsia="Calibri" w:hAnsi="Trebuchet MS"/>
          <w:bCs/>
          <w:color w:val="000000"/>
          <w:sz w:val="22"/>
          <w:szCs w:val="22"/>
        </w:rPr>
      </w:pPr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ab/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 xml:space="preserve">otrivit </w:t>
      </w:r>
      <w:r w:rsidRPr="00094040">
        <w:rPr>
          <w:rFonts w:ascii="Trebuchet MS" w:eastAsia="Calibri" w:hAnsi="Trebuchet MS"/>
          <w:b/>
          <w:bCs/>
          <w:i/>
          <w:color w:val="000000"/>
          <w:sz w:val="22"/>
          <w:szCs w:val="22"/>
        </w:rPr>
        <w:t>PROCEDURII OPERAȚIONALE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aprobat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prin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ordinul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nr. 5442/10.08.2018 - </w:t>
      </w:r>
      <w:r w:rsidRPr="00094040">
        <w:rPr>
          <w:rFonts w:ascii="Trebuchet MS" w:eastAsia="Calibri" w:hAnsi="Trebuchet MS"/>
          <w:b/>
          <w:bCs/>
          <w:i/>
          <w:color w:val="000000"/>
          <w:sz w:val="22"/>
          <w:szCs w:val="22"/>
        </w:rPr>
        <w:t>MANUAL PROCEDURI DE LUCRU INTERN PRIVIND ACHIZIŢIILE PUBLICE PS.12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,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î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n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cazul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î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n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care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criteriul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de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atribuire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este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pre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ţ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ul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cel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mai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sc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zut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tunci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responsabilul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 de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procedură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are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posibilitatea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de a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analiza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doar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oferta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cu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pre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ţ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ul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cel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mai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 mic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ofertat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,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iar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în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cazul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î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n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care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aceasta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corespunde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necesit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ăţ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ilor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autorității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contractante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,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atribuirea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se face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f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r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a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mai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analiza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celelalte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oferte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. Pe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cale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de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consecin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  <w:lang w:val="ro-RO"/>
        </w:rPr>
        <w:t>ţă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,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î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n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cazul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î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n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care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oferta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cu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pre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ţ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ul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cel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mai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sc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ăzut</w:t>
      </w:r>
      <w:proofErr w:type="spellEnd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 xml:space="preserve"> nu </w:t>
      </w:r>
      <w:proofErr w:type="spellStart"/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î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ndepline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ş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cerin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ţ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ele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autorit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ăţ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ii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contractante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,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responsabilul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de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procedur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va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proceda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la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analizarea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ofertei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care are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pre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ţ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ul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imediat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urm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tor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(din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punct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de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vedere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cresc</w:t>
      </w:r>
      <w:r w:rsidR="00106ACF">
        <w:rPr>
          <w:rFonts w:ascii="Trebuchet MS" w:eastAsia="Calibri" w:hAnsi="Trebuchet MS"/>
          <w:bCs/>
          <w:color w:val="000000"/>
          <w:sz w:val="22"/>
          <w:szCs w:val="22"/>
        </w:rPr>
        <w:t>ă</w:t>
      </w:r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tor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).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Ofertele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care nu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vor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fi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analizate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ca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urmare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a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declarării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câștigătoare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a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unei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oferte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cu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preț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mai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mic,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vor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fi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declarate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oferte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 xml:space="preserve"> </w:t>
      </w:r>
      <w:proofErr w:type="spellStart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participante</w:t>
      </w:r>
      <w:proofErr w:type="spellEnd"/>
      <w:r w:rsidRPr="00094040">
        <w:rPr>
          <w:rFonts w:ascii="Trebuchet MS" w:eastAsia="Calibri" w:hAnsi="Trebuchet MS"/>
          <w:bCs/>
          <w:color w:val="000000"/>
          <w:sz w:val="22"/>
          <w:szCs w:val="22"/>
        </w:rPr>
        <w:t>.</w:t>
      </w:r>
    </w:p>
    <w:p w14:paraId="05403514" w14:textId="77777777" w:rsidR="00A5008E" w:rsidRDefault="00A5008E" w:rsidP="00094040">
      <w:pPr>
        <w:tabs>
          <w:tab w:val="left" w:pos="851"/>
        </w:tabs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p w14:paraId="47A51712" w14:textId="116FB35A" w:rsidR="00094040" w:rsidRPr="00094040" w:rsidRDefault="00094040" w:rsidP="00094040">
      <w:pPr>
        <w:tabs>
          <w:tab w:val="left" w:pos="851"/>
        </w:tabs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  <w:proofErr w:type="spellStart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>Persoana</w:t>
      </w:r>
      <w:proofErr w:type="spellEnd"/>
      <w:r w:rsidRPr="00094040">
        <w:rPr>
          <w:rFonts w:ascii="Trebuchet MS" w:hAnsi="Trebuchet MS" w:cs="Segoe UI"/>
          <w:b/>
          <w:sz w:val="22"/>
          <w:szCs w:val="22"/>
          <w:shd w:val="clear" w:color="auto" w:fill="F8F8F8"/>
        </w:rPr>
        <w:t xml:space="preserve"> de contact: </w:t>
      </w:r>
      <w:r w:rsidR="00554B0A">
        <w:rPr>
          <w:rFonts w:ascii="Trebuchet MS" w:hAnsi="Trebuchet MS" w:cs="Segoe UI"/>
          <w:sz w:val="22"/>
          <w:szCs w:val="22"/>
          <w:shd w:val="clear" w:color="auto" w:fill="F8F8F8"/>
        </w:rPr>
        <w:t>Anca Iancu</w:t>
      </w:r>
      <w:r>
        <w:rPr>
          <w:rFonts w:ascii="Trebuchet MS" w:hAnsi="Trebuchet MS" w:cs="Segoe UI"/>
          <w:sz w:val="22"/>
          <w:szCs w:val="22"/>
          <w:shd w:val="clear" w:color="auto" w:fill="F8F8F8"/>
        </w:rPr>
        <w:t xml:space="preserve">, e-mail: </w:t>
      </w:r>
      <w:hyperlink r:id="rId8" w:history="1">
        <w:r w:rsidR="00554B0A" w:rsidRPr="00584F45">
          <w:rPr>
            <w:rStyle w:val="Hyperlink"/>
            <w:rFonts w:ascii="Trebuchet MS" w:hAnsi="Trebuchet MS" w:cs="Segoe UI"/>
            <w:sz w:val="22"/>
            <w:szCs w:val="22"/>
            <w:shd w:val="clear" w:color="auto" w:fill="F8F8F8"/>
            <w:lang w:val="ro-RO"/>
          </w:rPr>
          <w:t>anca.iancu@mdrap.ro</w:t>
        </w:r>
      </w:hyperlink>
      <w:r w:rsidRPr="00094040">
        <w:rPr>
          <w:rFonts w:ascii="Trebuchet MS" w:hAnsi="Trebuchet MS" w:cs="Segoe UI"/>
          <w:sz w:val="22"/>
          <w:szCs w:val="22"/>
          <w:shd w:val="clear" w:color="auto" w:fill="F8F8F8"/>
        </w:rPr>
        <w:t xml:space="preserve">, </w:t>
      </w:r>
      <w:proofErr w:type="spellStart"/>
      <w:r w:rsidRPr="00094040">
        <w:rPr>
          <w:rFonts w:ascii="Trebuchet MS" w:hAnsi="Trebuchet MS" w:cs="Segoe UI"/>
          <w:sz w:val="22"/>
          <w:szCs w:val="22"/>
          <w:shd w:val="clear" w:color="auto" w:fill="F8F8F8"/>
        </w:rPr>
        <w:t>tel</w:t>
      </w:r>
      <w:proofErr w:type="spellEnd"/>
      <w:r w:rsidRPr="00094040">
        <w:rPr>
          <w:rFonts w:ascii="Trebuchet MS" w:hAnsi="Trebuchet MS" w:cs="Segoe UI"/>
          <w:sz w:val="22"/>
          <w:szCs w:val="22"/>
          <w:shd w:val="clear" w:color="auto" w:fill="F8F8F8"/>
        </w:rPr>
        <w:t xml:space="preserve">: 0372 111 </w:t>
      </w:r>
      <w:r w:rsidR="00554B0A">
        <w:rPr>
          <w:rFonts w:ascii="Trebuchet MS" w:hAnsi="Trebuchet MS" w:cs="Segoe UI"/>
          <w:sz w:val="22"/>
          <w:szCs w:val="22"/>
          <w:shd w:val="clear" w:color="auto" w:fill="F8F8F8"/>
        </w:rPr>
        <w:t>555.</w:t>
      </w:r>
      <w:r w:rsidRPr="00094040">
        <w:rPr>
          <w:rFonts w:ascii="Trebuchet MS" w:hAnsi="Trebuchet MS" w:cs="Calibri"/>
          <w:sz w:val="22"/>
          <w:szCs w:val="22"/>
          <w:lang w:val="ro-RO"/>
        </w:rPr>
        <w:t xml:space="preserve"> </w:t>
      </w:r>
      <w:bookmarkEnd w:id="2"/>
    </w:p>
    <w:p w14:paraId="2372F1CC" w14:textId="77777777" w:rsidR="00094040" w:rsidRPr="00094040" w:rsidRDefault="00094040" w:rsidP="00094040">
      <w:pPr>
        <w:tabs>
          <w:tab w:val="left" w:pos="851"/>
        </w:tabs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bookmarkEnd w:id="3"/>
    <w:p w14:paraId="5356C03D" w14:textId="04037899" w:rsidR="00892547" w:rsidRPr="00892547" w:rsidRDefault="00892547" w:rsidP="00892547">
      <w:pPr>
        <w:ind w:right="-1"/>
        <w:jc w:val="center"/>
        <w:rPr>
          <w:rFonts w:ascii="Trebuchet MS" w:hAnsi="Trebuchet MS" w:cs="Calibri"/>
          <w:b/>
          <w:bCs/>
          <w:sz w:val="22"/>
          <w:szCs w:val="22"/>
          <w:lang w:val="ro-RO"/>
        </w:rPr>
      </w:pPr>
      <w:r w:rsidRPr="00892547">
        <w:rPr>
          <w:rFonts w:ascii="Trebuchet MS" w:hAnsi="Trebuchet MS" w:cs="Calibri"/>
          <w:b/>
          <w:bCs/>
          <w:sz w:val="22"/>
          <w:szCs w:val="22"/>
          <w:lang w:val="ro-RO"/>
        </w:rPr>
        <w:t>Directia Generala Achizitii</w:t>
      </w:r>
    </w:p>
    <w:p w14:paraId="0710D4CC" w14:textId="7CED53D5" w:rsidR="00892547" w:rsidRDefault="00892547" w:rsidP="00892547">
      <w:pPr>
        <w:ind w:right="-1"/>
        <w:jc w:val="center"/>
        <w:rPr>
          <w:rFonts w:ascii="Trebuchet MS" w:hAnsi="Trebuchet MS" w:cs="Calibri"/>
          <w:b/>
          <w:bCs/>
          <w:sz w:val="22"/>
          <w:szCs w:val="22"/>
          <w:lang w:val="ro-RO"/>
        </w:rPr>
      </w:pPr>
      <w:r w:rsidRPr="00892547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Remus </w:t>
      </w:r>
      <w:r w:rsidR="00977DCB">
        <w:rPr>
          <w:rFonts w:ascii="Trebuchet MS" w:hAnsi="Trebuchet MS" w:cs="Calibri"/>
          <w:b/>
          <w:bCs/>
          <w:sz w:val="22"/>
          <w:szCs w:val="22"/>
          <w:lang w:val="ro-RO"/>
        </w:rPr>
        <w:t xml:space="preserve">Gabriel </w:t>
      </w:r>
      <w:proofErr w:type="spellStart"/>
      <w:r>
        <w:rPr>
          <w:rFonts w:ascii="Trebuchet MS" w:hAnsi="Trebuchet MS" w:cs="Calibri"/>
          <w:b/>
          <w:bCs/>
          <w:sz w:val="22"/>
          <w:szCs w:val="22"/>
          <w:lang w:val="ro-RO"/>
        </w:rPr>
        <w:t>Uretean</w:t>
      </w:r>
      <w:proofErr w:type="spellEnd"/>
      <w:r w:rsidRPr="00892547">
        <w:rPr>
          <w:rFonts w:ascii="Trebuchet MS" w:hAnsi="Trebuchet MS" w:cs="Calibri"/>
          <w:b/>
          <w:bCs/>
          <w:sz w:val="22"/>
          <w:szCs w:val="22"/>
          <w:lang w:val="ro-RO"/>
        </w:rPr>
        <w:t>, director general</w:t>
      </w:r>
    </w:p>
    <w:p w14:paraId="27666D2D" w14:textId="4FEFB893" w:rsidR="00892547" w:rsidRDefault="00892547" w:rsidP="00892547">
      <w:pPr>
        <w:ind w:right="-1"/>
        <w:jc w:val="center"/>
        <w:rPr>
          <w:rFonts w:ascii="Trebuchet MS" w:hAnsi="Trebuchet MS" w:cs="Calibri"/>
          <w:b/>
          <w:bCs/>
          <w:sz w:val="22"/>
          <w:szCs w:val="22"/>
          <w:lang w:val="ro-RO"/>
        </w:rPr>
      </w:pPr>
    </w:p>
    <w:p w14:paraId="3A8CF146" w14:textId="77AD5701" w:rsidR="00892547" w:rsidRPr="00892547" w:rsidRDefault="00892547" w:rsidP="00892547">
      <w:pPr>
        <w:ind w:right="-1"/>
        <w:rPr>
          <w:rFonts w:ascii="Trebuchet MS" w:hAnsi="Trebuchet MS" w:cs="Calibri"/>
          <w:sz w:val="22"/>
          <w:szCs w:val="22"/>
          <w:lang w:val="ro-RO"/>
        </w:rPr>
      </w:pPr>
      <w:r w:rsidRPr="00892547">
        <w:rPr>
          <w:rFonts w:ascii="Trebuchet MS" w:hAnsi="Trebuchet MS" w:cs="Calibri"/>
          <w:sz w:val="22"/>
          <w:szCs w:val="22"/>
          <w:lang w:val="ro-RO"/>
        </w:rPr>
        <w:t>Intocmit: Anca Iancu, DGA</w:t>
      </w:r>
    </w:p>
    <w:bookmarkEnd w:id="1"/>
    <w:p w14:paraId="14363637" w14:textId="77777777" w:rsidR="00892547" w:rsidRPr="00094040" w:rsidRDefault="00892547" w:rsidP="00094040">
      <w:pPr>
        <w:ind w:right="-1"/>
        <w:jc w:val="both"/>
        <w:rPr>
          <w:rFonts w:ascii="Trebuchet MS" w:hAnsi="Trebuchet MS" w:cs="Calibri"/>
          <w:sz w:val="22"/>
          <w:szCs w:val="22"/>
          <w:lang w:val="ro-RO"/>
        </w:rPr>
      </w:pPr>
    </w:p>
    <w:sectPr w:rsidR="00892547" w:rsidRPr="00094040" w:rsidSect="0083790D">
      <w:headerReference w:type="default" r:id="rId9"/>
      <w:footerReference w:type="default" r:id="rId10"/>
      <w:headerReference w:type="first" r:id="rId11"/>
      <w:type w:val="continuous"/>
      <w:pgSz w:w="11909" w:h="16834" w:code="9"/>
      <w:pgMar w:top="1080" w:right="562" w:bottom="706" w:left="1282" w:header="36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FF129" w14:textId="77777777" w:rsidR="00A5008E" w:rsidRDefault="00A5008E">
      <w:r>
        <w:separator/>
      </w:r>
    </w:p>
  </w:endnote>
  <w:endnote w:type="continuationSeparator" w:id="0">
    <w:p w14:paraId="6F8D71C6" w14:textId="77777777" w:rsidR="00A5008E" w:rsidRDefault="00A5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RomanR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ajan Pro">
    <w:altName w:val="Georgia"/>
    <w:panose1 w:val="02020502050506020301"/>
    <w:charset w:val="00"/>
    <w:family w:val="roman"/>
    <w:notTrueType/>
    <w:pitch w:val="variable"/>
    <w:sig w:usb0="800000AF" w:usb1="5000204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754F7" w14:textId="77777777" w:rsidR="00A5008E" w:rsidRDefault="00A5008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8C4E78" w14:textId="77777777" w:rsidR="00A5008E" w:rsidRDefault="00A5008E">
      <w:r>
        <w:separator/>
      </w:r>
    </w:p>
  </w:footnote>
  <w:footnote w:type="continuationSeparator" w:id="0">
    <w:p w14:paraId="4448F511" w14:textId="77777777" w:rsidR="00A5008E" w:rsidRDefault="00A50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2962D" w14:textId="77777777" w:rsidR="00A5008E" w:rsidRDefault="00A5008E" w:rsidP="00777ECF">
    <w:pPr>
      <w:pStyle w:val="Header"/>
      <w:tabs>
        <w:tab w:val="left" w:pos="298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A700" w14:textId="065D9BE9" w:rsidR="00A5008E" w:rsidRPr="00A57F3F" w:rsidRDefault="00A5008E" w:rsidP="009427B5">
    <w:pPr>
      <w:pStyle w:val="Header"/>
      <w:rPr>
        <w:b/>
        <w:color w:val="000000" w:themeColor="text1"/>
        <w:sz w:val="18"/>
        <w:szCs w:val="18"/>
      </w:rPr>
    </w:pPr>
    <w:bookmarkStart w:id="4" w:name="_Hlk24373406"/>
    <w:bookmarkStart w:id="5" w:name="_Hlk24373407"/>
    <w:r w:rsidRPr="00D32C37">
      <w:rPr>
        <w:noProof/>
        <w:lang w:eastAsia="ro-RO"/>
      </w:rPr>
      <w:drawing>
        <wp:anchor distT="0" distB="0" distL="114300" distR="114300" simplePos="0" relativeHeight="251659264" behindDoc="1" locked="0" layoutInCell="1" allowOverlap="1" wp14:anchorId="65E70599" wp14:editId="0EB16D29">
          <wp:simplePos x="0" y="0"/>
          <wp:positionH relativeFrom="page">
            <wp:posOffset>540385</wp:posOffset>
          </wp:positionH>
          <wp:positionV relativeFrom="page">
            <wp:posOffset>360045</wp:posOffset>
          </wp:positionV>
          <wp:extent cx="899280" cy="899280"/>
          <wp:effectExtent l="0" t="0" r="0" b="0"/>
          <wp:wrapTight wrapText="bothSides">
            <wp:wrapPolygon edited="0">
              <wp:start x="6407" y="0"/>
              <wp:lineTo x="3203" y="1831"/>
              <wp:lineTo x="0" y="5492"/>
              <wp:lineTo x="0" y="16017"/>
              <wp:lineTo x="5034" y="21051"/>
              <wp:lineTo x="6407" y="21051"/>
              <wp:lineTo x="14644" y="21051"/>
              <wp:lineTo x="16017" y="21051"/>
              <wp:lineTo x="21051" y="16017"/>
              <wp:lineTo x="21051" y="5492"/>
              <wp:lineTo x="17847" y="1831"/>
              <wp:lineTo x="14644" y="0"/>
              <wp:lineTo x="6407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28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  <w:p w14:paraId="6184692C" w14:textId="5032F690" w:rsidR="00A5008E" w:rsidRPr="009427B5" w:rsidRDefault="00A5008E" w:rsidP="009427B5">
    <w:pPr>
      <w:pStyle w:val="Header"/>
    </w:pPr>
    <w:r w:rsidRPr="00D32C37">
      <w:rPr>
        <w:noProof/>
        <w:lang w:eastAsia="ro-RO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7A477E0" wp14:editId="125105E3">
              <wp:simplePos x="0" y="0"/>
              <wp:positionH relativeFrom="margin">
                <wp:posOffset>1029335</wp:posOffset>
              </wp:positionH>
              <wp:positionV relativeFrom="page">
                <wp:posOffset>392430</wp:posOffset>
              </wp:positionV>
              <wp:extent cx="4922520" cy="762000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2252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4AE6CF" w14:textId="77777777" w:rsidR="00A5008E" w:rsidRDefault="00A5008E" w:rsidP="009427B5">
                          <w:pPr>
                            <w:pStyle w:val="Instituie"/>
                            <w:spacing w:after="0" w:line="240" w:lineRule="auto"/>
                          </w:pPr>
                          <w:r>
                            <w:t xml:space="preserve">Ministerul Lucrărilor Publice, </w:t>
                          </w:r>
                        </w:p>
                        <w:p w14:paraId="6285817E" w14:textId="77777777" w:rsidR="00A5008E" w:rsidRPr="0016561B" w:rsidRDefault="00A5008E" w:rsidP="009427B5">
                          <w:pPr>
                            <w:pStyle w:val="Instituie"/>
                            <w:spacing w:after="0" w:line="240" w:lineRule="auto"/>
                          </w:pPr>
                          <w:r>
                            <w:t xml:space="preserve">Dezvoltării și Administrației 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A477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1.05pt;margin-top:30.9pt;width:387.6pt;height:60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" stroked="f">
              <v:textbox>
                <w:txbxContent>
                  <w:p w14:paraId="664AE6CF" w14:textId="77777777" w:rsidR="00A5008E" w:rsidRDefault="00A5008E" w:rsidP="009427B5">
                    <w:pPr>
                      <w:pStyle w:val="Instituie"/>
                      <w:spacing w:after="0" w:line="240" w:lineRule="auto"/>
                    </w:pPr>
                    <w:r>
                      <w:t xml:space="preserve">Ministerul Lucrărilor Publice, </w:t>
                    </w:r>
                  </w:p>
                  <w:p w14:paraId="6285817E" w14:textId="77777777" w:rsidR="00A5008E" w:rsidRPr="0016561B" w:rsidRDefault="00A5008E" w:rsidP="009427B5">
                    <w:pPr>
                      <w:pStyle w:val="Instituie"/>
                      <w:spacing w:after="0" w:line="240" w:lineRule="auto"/>
                    </w:pPr>
                    <w:r>
                      <w:t xml:space="preserve">Dezvoltării și Administrației 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D76A3"/>
    <w:multiLevelType w:val="hybridMultilevel"/>
    <w:tmpl w:val="1938E6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76E85"/>
    <w:multiLevelType w:val="multilevel"/>
    <w:tmpl w:val="5BBA6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057C10"/>
    <w:multiLevelType w:val="hybridMultilevel"/>
    <w:tmpl w:val="7B7E045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D59D4"/>
    <w:multiLevelType w:val="hybridMultilevel"/>
    <w:tmpl w:val="BEFC78C6"/>
    <w:lvl w:ilvl="0" w:tplc="92AC75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BCD72F5"/>
    <w:multiLevelType w:val="hybridMultilevel"/>
    <w:tmpl w:val="57C490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32CD4"/>
    <w:multiLevelType w:val="hybridMultilevel"/>
    <w:tmpl w:val="DB8ACA5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267C4"/>
    <w:multiLevelType w:val="hybridMultilevel"/>
    <w:tmpl w:val="AA0AB3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35727"/>
    <w:multiLevelType w:val="hybridMultilevel"/>
    <w:tmpl w:val="6FF464C0"/>
    <w:lvl w:ilvl="0" w:tplc="90BC28B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attachedTemplate r:id="rId1"/>
  <w:mailMerge>
    <w:mainDocumentType w:val="formLetters"/>
    <w:dataType w:val="textFile"/>
    <w:activeRecord w:val="-1"/>
  </w:mailMerge>
  <w:defaultTabStop w:val="720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419"/>
    <w:rsid w:val="00002E8D"/>
    <w:rsid w:val="0000387B"/>
    <w:rsid w:val="00005229"/>
    <w:rsid w:val="00005FE2"/>
    <w:rsid w:val="00011FD0"/>
    <w:rsid w:val="00011FD3"/>
    <w:rsid w:val="000148AD"/>
    <w:rsid w:val="0002011D"/>
    <w:rsid w:val="00020489"/>
    <w:rsid w:val="00021706"/>
    <w:rsid w:val="00024135"/>
    <w:rsid w:val="00026858"/>
    <w:rsid w:val="00026C05"/>
    <w:rsid w:val="00027B9D"/>
    <w:rsid w:val="00030BDE"/>
    <w:rsid w:val="00030C5B"/>
    <w:rsid w:val="000310B4"/>
    <w:rsid w:val="000327CB"/>
    <w:rsid w:val="00032B8E"/>
    <w:rsid w:val="0003430C"/>
    <w:rsid w:val="000343CC"/>
    <w:rsid w:val="000347C2"/>
    <w:rsid w:val="000352AD"/>
    <w:rsid w:val="000354E0"/>
    <w:rsid w:val="00037898"/>
    <w:rsid w:val="00042754"/>
    <w:rsid w:val="00043572"/>
    <w:rsid w:val="000456EA"/>
    <w:rsid w:val="00046510"/>
    <w:rsid w:val="00046D2F"/>
    <w:rsid w:val="000471AD"/>
    <w:rsid w:val="000473DC"/>
    <w:rsid w:val="00051354"/>
    <w:rsid w:val="00052696"/>
    <w:rsid w:val="00057059"/>
    <w:rsid w:val="000573A5"/>
    <w:rsid w:val="00057C27"/>
    <w:rsid w:val="000637C6"/>
    <w:rsid w:val="00064373"/>
    <w:rsid w:val="0006559F"/>
    <w:rsid w:val="00065A62"/>
    <w:rsid w:val="0006631E"/>
    <w:rsid w:val="000678F8"/>
    <w:rsid w:val="0007081C"/>
    <w:rsid w:val="000716EF"/>
    <w:rsid w:val="00073666"/>
    <w:rsid w:val="00075943"/>
    <w:rsid w:val="00075A6F"/>
    <w:rsid w:val="00077A72"/>
    <w:rsid w:val="00077CC8"/>
    <w:rsid w:val="00086951"/>
    <w:rsid w:val="00086966"/>
    <w:rsid w:val="00091DB9"/>
    <w:rsid w:val="0009287A"/>
    <w:rsid w:val="00092F55"/>
    <w:rsid w:val="00093CA3"/>
    <w:rsid w:val="00094040"/>
    <w:rsid w:val="00095994"/>
    <w:rsid w:val="0009700C"/>
    <w:rsid w:val="000A0248"/>
    <w:rsid w:val="000A2C54"/>
    <w:rsid w:val="000A5B53"/>
    <w:rsid w:val="000A602B"/>
    <w:rsid w:val="000A6AC0"/>
    <w:rsid w:val="000B0F47"/>
    <w:rsid w:val="000B1BA5"/>
    <w:rsid w:val="000B438B"/>
    <w:rsid w:val="000B4950"/>
    <w:rsid w:val="000B4B9C"/>
    <w:rsid w:val="000C15D1"/>
    <w:rsid w:val="000C1D6D"/>
    <w:rsid w:val="000C5148"/>
    <w:rsid w:val="000C63DF"/>
    <w:rsid w:val="000C6469"/>
    <w:rsid w:val="000D181D"/>
    <w:rsid w:val="000D1936"/>
    <w:rsid w:val="000D1D91"/>
    <w:rsid w:val="000D2927"/>
    <w:rsid w:val="000D3FA1"/>
    <w:rsid w:val="000E07C8"/>
    <w:rsid w:val="000E2FB3"/>
    <w:rsid w:val="000E3471"/>
    <w:rsid w:val="000E47A7"/>
    <w:rsid w:val="000E5A3D"/>
    <w:rsid w:val="000E6A33"/>
    <w:rsid w:val="000F10DF"/>
    <w:rsid w:val="000F1E1F"/>
    <w:rsid w:val="000F29D6"/>
    <w:rsid w:val="000F2A1F"/>
    <w:rsid w:val="000F2D9A"/>
    <w:rsid w:val="000F32D7"/>
    <w:rsid w:val="000F3D86"/>
    <w:rsid w:val="000F4170"/>
    <w:rsid w:val="000F470B"/>
    <w:rsid w:val="000F5C6B"/>
    <w:rsid w:val="0010313A"/>
    <w:rsid w:val="00103F5C"/>
    <w:rsid w:val="001054F2"/>
    <w:rsid w:val="001055B6"/>
    <w:rsid w:val="00105C65"/>
    <w:rsid w:val="00106810"/>
    <w:rsid w:val="00106ACF"/>
    <w:rsid w:val="00111ABF"/>
    <w:rsid w:val="00112D29"/>
    <w:rsid w:val="00113E54"/>
    <w:rsid w:val="0011531F"/>
    <w:rsid w:val="00116E14"/>
    <w:rsid w:val="00120DA7"/>
    <w:rsid w:val="00121291"/>
    <w:rsid w:val="001235F5"/>
    <w:rsid w:val="00126BEF"/>
    <w:rsid w:val="00130025"/>
    <w:rsid w:val="00130CED"/>
    <w:rsid w:val="0013132A"/>
    <w:rsid w:val="00132275"/>
    <w:rsid w:val="00133A69"/>
    <w:rsid w:val="00137256"/>
    <w:rsid w:val="00140161"/>
    <w:rsid w:val="001414F2"/>
    <w:rsid w:val="0014215F"/>
    <w:rsid w:val="00142E15"/>
    <w:rsid w:val="00144792"/>
    <w:rsid w:val="001448E5"/>
    <w:rsid w:val="00145D95"/>
    <w:rsid w:val="00146894"/>
    <w:rsid w:val="00147CD6"/>
    <w:rsid w:val="00151F09"/>
    <w:rsid w:val="00152052"/>
    <w:rsid w:val="00152B15"/>
    <w:rsid w:val="00153A3B"/>
    <w:rsid w:val="0015467D"/>
    <w:rsid w:val="0015515F"/>
    <w:rsid w:val="001601EA"/>
    <w:rsid w:val="00162422"/>
    <w:rsid w:val="00162AD6"/>
    <w:rsid w:val="00162DA9"/>
    <w:rsid w:val="00162E6C"/>
    <w:rsid w:val="001633A6"/>
    <w:rsid w:val="0016361C"/>
    <w:rsid w:val="00163CED"/>
    <w:rsid w:val="00167993"/>
    <w:rsid w:val="00170FFF"/>
    <w:rsid w:val="0017283A"/>
    <w:rsid w:val="00172AE9"/>
    <w:rsid w:val="001731C1"/>
    <w:rsid w:val="001740C6"/>
    <w:rsid w:val="001760A9"/>
    <w:rsid w:val="001800CF"/>
    <w:rsid w:val="001825BD"/>
    <w:rsid w:val="00185AFB"/>
    <w:rsid w:val="001866DB"/>
    <w:rsid w:val="001876E2"/>
    <w:rsid w:val="00187738"/>
    <w:rsid w:val="00187B8E"/>
    <w:rsid w:val="0019075C"/>
    <w:rsid w:val="00191D76"/>
    <w:rsid w:val="00193032"/>
    <w:rsid w:val="0019325B"/>
    <w:rsid w:val="00194A6F"/>
    <w:rsid w:val="00195AB7"/>
    <w:rsid w:val="0019612A"/>
    <w:rsid w:val="0019647A"/>
    <w:rsid w:val="00197405"/>
    <w:rsid w:val="001A0AB5"/>
    <w:rsid w:val="001A1EFB"/>
    <w:rsid w:val="001A323E"/>
    <w:rsid w:val="001A6CEC"/>
    <w:rsid w:val="001B0B7C"/>
    <w:rsid w:val="001B13FF"/>
    <w:rsid w:val="001B227A"/>
    <w:rsid w:val="001B43B1"/>
    <w:rsid w:val="001B5DBD"/>
    <w:rsid w:val="001C0D09"/>
    <w:rsid w:val="001C1164"/>
    <w:rsid w:val="001C21DE"/>
    <w:rsid w:val="001C24DA"/>
    <w:rsid w:val="001C2AA1"/>
    <w:rsid w:val="001C4447"/>
    <w:rsid w:val="001C56E0"/>
    <w:rsid w:val="001C6A82"/>
    <w:rsid w:val="001D0041"/>
    <w:rsid w:val="001D4C1B"/>
    <w:rsid w:val="001D6353"/>
    <w:rsid w:val="001D63AD"/>
    <w:rsid w:val="001D6A0D"/>
    <w:rsid w:val="001E28BD"/>
    <w:rsid w:val="001E351B"/>
    <w:rsid w:val="001E4B84"/>
    <w:rsid w:val="001E4CAA"/>
    <w:rsid w:val="001E5611"/>
    <w:rsid w:val="001E61E7"/>
    <w:rsid w:val="001F021F"/>
    <w:rsid w:val="001F262D"/>
    <w:rsid w:val="001F2808"/>
    <w:rsid w:val="001F3601"/>
    <w:rsid w:val="001F41DB"/>
    <w:rsid w:val="001F5151"/>
    <w:rsid w:val="001F5C98"/>
    <w:rsid w:val="001F5EED"/>
    <w:rsid w:val="001F6599"/>
    <w:rsid w:val="00200728"/>
    <w:rsid w:val="002022FA"/>
    <w:rsid w:val="00204BAC"/>
    <w:rsid w:val="00207D6A"/>
    <w:rsid w:val="0021242E"/>
    <w:rsid w:val="00213537"/>
    <w:rsid w:val="00214109"/>
    <w:rsid w:val="002141B2"/>
    <w:rsid w:val="00214EFF"/>
    <w:rsid w:val="00217D84"/>
    <w:rsid w:val="00220069"/>
    <w:rsid w:val="002213C2"/>
    <w:rsid w:val="00224653"/>
    <w:rsid w:val="00225237"/>
    <w:rsid w:val="00225501"/>
    <w:rsid w:val="00230100"/>
    <w:rsid w:val="00231C82"/>
    <w:rsid w:val="00232264"/>
    <w:rsid w:val="002342B9"/>
    <w:rsid w:val="00237763"/>
    <w:rsid w:val="00242A2E"/>
    <w:rsid w:val="00243408"/>
    <w:rsid w:val="002452BF"/>
    <w:rsid w:val="00246368"/>
    <w:rsid w:val="00246A4A"/>
    <w:rsid w:val="00250013"/>
    <w:rsid w:val="002508D8"/>
    <w:rsid w:val="00250A1C"/>
    <w:rsid w:val="002520BA"/>
    <w:rsid w:val="00253274"/>
    <w:rsid w:val="00253DEB"/>
    <w:rsid w:val="002543E0"/>
    <w:rsid w:val="00255CF4"/>
    <w:rsid w:val="002569EC"/>
    <w:rsid w:val="00256CE4"/>
    <w:rsid w:val="002605DD"/>
    <w:rsid w:val="002607BE"/>
    <w:rsid w:val="002616F0"/>
    <w:rsid w:val="00263239"/>
    <w:rsid w:val="0026456D"/>
    <w:rsid w:val="002653DC"/>
    <w:rsid w:val="00265CCA"/>
    <w:rsid w:val="00266795"/>
    <w:rsid w:val="00266FF2"/>
    <w:rsid w:val="00270EA6"/>
    <w:rsid w:val="002721E7"/>
    <w:rsid w:val="0027274A"/>
    <w:rsid w:val="002747BB"/>
    <w:rsid w:val="002774B4"/>
    <w:rsid w:val="00277522"/>
    <w:rsid w:val="002776FE"/>
    <w:rsid w:val="00280C97"/>
    <w:rsid w:val="00284484"/>
    <w:rsid w:val="00287B1A"/>
    <w:rsid w:val="00290785"/>
    <w:rsid w:val="00290DE8"/>
    <w:rsid w:val="00291C5A"/>
    <w:rsid w:val="00292089"/>
    <w:rsid w:val="002937D4"/>
    <w:rsid w:val="002943FA"/>
    <w:rsid w:val="00295550"/>
    <w:rsid w:val="002974FC"/>
    <w:rsid w:val="002A0B2C"/>
    <w:rsid w:val="002A119E"/>
    <w:rsid w:val="002A3DBF"/>
    <w:rsid w:val="002A4748"/>
    <w:rsid w:val="002A4BA2"/>
    <w:rsid w:val="002A5326"/>
    <w:rsid w:val="002A712C"/>
    <w:rsid w:val="002B2203"/>
    <w:rsid w:val="002B42F2"/>
    <w:rsid w:val="002B5015"/>
    <w:rsid w:val="002B67D0"/>
    <w:rsid w:val="002B6A71"/>
    <w:rsid w:val="002B6F2E"/>
    <w:rsid w:val="002B7B0E"/>
    <w:rsid w:val="002C2744"/>
    <w:rsid w:val="002C2AF2"/>
    <w:rsid w:val="002C31F8"/>
    <w:rsid w:val="002C46C8"/>
    <w:rsid w:val="002C79E0"/>
    <w:rsid w:val="002D07B4"/>
    <w:rsid w:val="002D3313"/>
    <w:rsid w:val="002D388F"/>
    <w:rsid w:val="002D7B9A"/>
    <w:rsid w:val="002E22DB"/>
    <w:rsid w:val="002E3F0C"/>
    <w:rsid w:val="002E694F"/>
    <w:rsid w:val="002E6C96"/>
    <w:rsid w:val="002E7D17"/>
    <w:rsid w:val="002F0150"/>
    <w:rsid w:val="002F1C7B"/>
    <w:rsid w:val="002F301F"/>
    <w:rsid w:val="002F3D9E"/>
    <w:rsid w:val="002F74D7"/>
    <w:rsid w:val="00303499"/>
    <w:rsid w:val="00303960"/>
    <w:rsid w:val="00306D47"/>
    <w:rsid w:val="00310670"/>
    <w:rsid w:val="00315756"/>
    <w:rsid w:val="00315882"/>
    <w:rsid w:val="00320496"/>
    <w:rsid w:val="00320781"/>
    <w:rsid w:val="00320857"/>
    <w:rsid w:val="003209CB"/>
    <w:rsid w:val="00321A64"/>
    <w:rsid w:val="00322600"/>
    <w:rsid w:val="00322B17"/>
    <w:rsid w:val="00323C6C"/>
    <w:rsid w:val="003245B3"/>
    <w:rsid w:val="00325AED"/>
    <w:rsid w:val="00325B10"/>
    <w:rsid w:val="0032628E"/>
    <w:rsid w:val="0032641C"/>
    <w:rsid w:val="0032670A"/>
    <w:rsid w:val="0032779C"/>
    <w:rsid w:val="00333711"/>
    <w:rsid w:val="00335271"/>
    <w:rsid w:val="00341D1B"/>
    <w:rsid w:val="0034404A"/>
    <w:rsid w:val="003461E2"/>
    <w:rsid w:val="00347C7D"/>
    <w:rsid w:val="00347E00"/>
    <w:rsid w:val="003530EB"/>
    <w:rsid w:val="00353AF7"/>
    <w:rsid w:val="00355855"/>
    <w:rsid w:val="003560FE"/>
    <w:rsid w:val="00360ACA"/>
    <w:rsid w:val="00366186"/>
    <w:rsid w:val="0036640F"/>
    <w:rsid w:val="003674DA"/>
    <w:rsid w:val="00371AB5"/>
    <w:rsid w:val="00371FDC"/>
    <w:rsid w:val="00372F16"/>
    <w:rsid w:val="00373736"/>
    <w:rsid w:val="00374025"/>
    <w:rsid w:val="00374045"/>
    <w:rsid w:val="003746C4"/>
    <w:rsid w:val="003748DE"/>
    <w:rsid w:val="00375D2D"/>
    <w:rsid w:val="00375E52"/>
    <w:rsid w:val="00376217"/>
    <w:rsid w:val="003804BF"/>
    <w:rsid w:val="0038108D"/>
    <w:rsid w:val="00383BEA"/>
    <w:rsid w:val="00383FC1"/>
    <w:rsid w:val="00384A40"/>
    <w:rsid w:val="00384D3A"/>
    <w:rsid w:val="00385939"/>
    <w:rsid w:val="003869D2"/>
    <w:rsid w:val="00387F9E"/>
    <w:rsid w:val="00391531"/>
    <w:rsid w:val="0039383F"/>
    <w:rsid w:val="0039406F"/>
    <w:rsid w:val="003A00FC"/>
    <w:rsid w:val="003A09F7"/>
    <w:rsid w:val="003A1B9D"/>
    <w:rsid w:val="003A25A5"/>
    <w:rsid w:val="003A2848"/>
    <w:rsid w:val="003A2AC8"/>
    <w:rsid w:val="003A3366"/>
    <w:rsid w:val="003A5FC0"/>
    <w:rsid w:val="003B10F4"/>
    <w:rsid w:val="003B14DE"/>
    <w:rsid w:val="003B2534"/>
    <w:rsid w:val="003C28B2"/>
    <w:rsid w:val="003C3DCB"/>
    <w:rsid w:val="003C49CC"/>
    <w:rsid w:val="003C6071"/>
    <w:rsid w:val="003D217E"/>
    <w:rsid w:val="003D38E2"/>
    <w:rsid w:val="003D4083"/>
    <w:rsid w:val="003D6C30"/>
    <w:rsid w:val="003E0337"/>
    <w:rsid w:val="003E1488"/>
    <w:rsid w:val="003E17BE"/>
    <w:rsid w:val="003E2A28"/>
    <w:rsid w:val="003E2C35"/>
    <w:rsid w:val="003E3822"/>
    <w:rsid w:val="003E3CA8"/>
    <w:rsid w:val="003E6BFD"/>
    <w:rsid w:val="003F06BD"/>
    <w:rsid w:val="003F2559"/>
    <w:rsid w:val="003F3866"/>
    <w:rsid w:val="003F4170"/>
    <w:rsid w:val="003F4DE5"/>
    <w:rsid w:val="003F594A"/>
    <w:rsid w:val="003F610B"/>
    <w:rsid w:val="003F6AD4"/>
    <w:rsid w:val="003F7027"/>
    <w:rsid w:val="003F713B"/>
    <w:rsid w:val="00400895"/>
    <w:rsid w:val="00401B6C"/>
    <w:rsid w:val="004021FB"/>
    <w:rsid w:val="00402640"/>
    <w:rsid w:val="0040515E"/>
    <w:rsid w:val="00407F34"/>
    <w:rsid w:val="004105CA"/>
    <w:rsid w:val="00410F21"/>
    <w:rsid w:val="00412BBD"/>
    <w:rsid w:val="00416F3A"/>
    <w:rsid w:val="004217FF"/>
    <w:rsid w:val="004239F9"/>
    <w:rsid w:val="00423A02"/>
    <w:rsid w:val="00425415"/>
    <w:rsid w:val="00425520"/>
    <w:rsid w:val="00425647"/>
    <w:rsid w:val="00425FF8"/>
    <w:rsid w:val="004269AC"/>
    <w:rsid w:val="00426B46"/>
    <w:rsid w:val="00426E94"/>
    <w:rsid w:val="00427A98"/>
    <w:rsid w:val="0043009B"/>
    <w:rsid w:val="004314E5"/>
    <w:rsid w:val="004330E9"/>
    <w:rsid w:val="0043661A"/>
    <w:rsid w:val="0044043A"/>
    <w:rsid w:val="0044128A"/>
    <w:rsid w:val="0044164A"/>
    <w:rsid w:val="00441CD1"/>
    <w:rsid w:val="00442331"/>
    <w:rsid w:val="00442451"/>
    <w:rsid w:val="00444D09"/>
    <w:rsid w:val="004455DD"/>
    <w:rsid w:val="00446341"/>
    <w:rsid w:val="0044661E"/>
    <w:rsid w:val="00452D27"/>
    <w:rsid w:val="00453509"/>
    <w:rsid w:val="004538E5"/>
    <w:rsid w:val="0045420F"/>
    <w:rsid w:val="00455895"/>
    <w:rsid w:val="00455BF8"/>
    <w:rsid w:val="00455CB1"/>
    <w:rsid w:val="0045754D"/>
    <w:rsid w:val="0045781F"/>
    <w:rsid w:val="00457853"/>
    <w:rsid w:val="0046027A"/>
    <w:rsid w:val="0046047C"/>
    <w:rsid w:val="00460643"/>
    <w:rsid w:val="004619EA"/>
    <w:rsid w:val="00461BFA"/>
    <w:rsid w:val="00462182"/>
    <w:rsid w:val="004621A5"/>
    <w:rsid w:val="00470986"/>
    <w:rsid w:val="004710EF"/>
    <w:rsid w:val="004714A4"/>
    <w:rsid w:val="00474C33"/>
    <w:rsid w:val="00476FC9"/>
    <w:rsid w:val="004772B4"/>
    <w:rsid w:val="00477E91"/>
    <w:rsid w:val="00480370"/>
    <w:rsid w:val="0048094C"/>
    <w:rsid w:val="00481F3C"/>
    <w:rsid w:val="004839EE"/>
    <w:rsid w:val="00485483"/>
    <w:rsid w:val="00487165"/>
    <w:rsid w:val="004872C3"/>
    <w:rsid w:val="0049179A"/>
    <w:rsid w:val="004924A7"/>
    <w:rsid w:val="00492AFD"/>
    <w:rsid w:val="00497086"/>
    <w:rsid w:val="00497373"/>
    <w:rsid w:val="004A028E"/>
    <w:rsid w:val="004A30CA"/>
    <w:rsid w:val="004A31DB"/>
    <w:rsid w:val="004A4294"/>
    <w:rsid w:val="004A6875"/>
    <w:rsid w:val="004B1BCA"/>
    <w:rsid w:val="004B364A"/>
    <w:rsid w:val="004B386C"/>
    <w:rsid w:val="004B3E1D"/>
    <w:rsid w:val="004B63EA"/>
    <w:rsid w:val="004C02B6"/>
    <w:rsid w:val="004C02DA"/>
    <w:rsid w:val="004C3254"/>
    <w:rsid w:val="004C4EFA"/>
    <w:rsid w:val="004C6335"/>
    <w:rsid w:val="004C6D1D"/>
    <w:rsid w:val="004D19F8"/>
    <w:rsid w:val="004D24DD"/>
    <w:rsid w:val="004D2B16"/>
    <w:rsid w:val="004D4075"/>
    <w:rsid w:val="004E096A"/>
    <w:rsid w:val="004E1BEC"/>
    <w:rsid w:val="004E218A"/>
    <w:rsid w:val="004E2BBA"/>
    <w:rsid w:val="004E481C"/>
    <w:rsid w:val="004E4E61"/>
    <w:rsid w:val="004E5C91"/>
    <w:rsid w:val="004E6004"/>
    <w:rsid w:val="004E67D5"/>
    <w:rsid w:val="004E6991"/>
    <w:rsid w:val="004E74C3"/>
    <w:rsid w:val="004E789C"/>
    <w:rsid w:val="004F1B90"/>
    <w:rsid w:val="004F51FC"/>
    <w:rsid w:val="004F6703"/>
    <w:rsid w:val="005000FB"/>
    <w:rsid w:val="00502401"/>
    <w:rsid w:val="00510ED4"/>
    <w:rsid w:val="005111AE"/>
    <w:rsid w:val="005127F3"/>
    <w:rsid w:val="00512909"/>
    <w:rsid w:val="00512DE4"/>
    <w:rsid w:val="00513277"/>
    <w:rsid w:val="00514016"/>
    <w:rsid w:val="00514CDC"/>
    <w:rsid w:val="00515733"/>
    <w:rsid w:val="005159A3"/>
    <w:rsid w:val="00515F18"/>
    <w:rsid w:val="0051661A"/>
    <w:rsid w:val="00516D45"/>
    <w:rsid w:val="00523FCB"/>
    <w:rsid w:val="0052444B"/>
    <w:rsid w:val="00524B72"/>
    <w:rsid w:val="00524D1E"/>
    <w:rsid w:val="0052615F"/>
    <w:rsid w:val="00527B03"/>
    <w:rsid w:val="00531A31"/>
    <w:rsid w:val="00531C6E"/>
    <w:rsid w:val="00532227"/>
    <w:rsid w:val="00535BB3"/>
    <w:rsid w:val="00535F87"/>
    <w:rsid w:val="005403CA"/>
    <w:rsid w:val="00540822"/>
    <w:rsid w:val="005411FE"/>
    <w:rsid w:val="0054481D"/>
    <w:rsid w:val="00545C22"/>
    <w:rsid w:val="00551D53"/>
    <w:rsid w:val="005528DF"/>
    <w:rsid w:val="00553920"/>
    <w:rsid w:val="00554B0A"/>
    <w:rsid w:val="005572FB"/>
    <w:rsid w:val="00560348"/>
    <w:rsid w:val="00561632"/>
    <w:rsid w:val="00562CC3"/>
    <w:rsid w:val="00563428"/>
    <w:rsid w:val="00565BD7"/>
    <w:rsid w:val="00565DDD"/>
    <w:rsid w:val="00566318"/>
    <w:rsid w:val="005705F7"/>
    <w:rsid w:val="00570FF0"/>
    <w:rsid w:val="0057174D"/>
    <w:rsid w:val="00571CDB"/>
    <w:rsid w:val="00573791"/>
    <w:rsid w:val="00574880"/>
    <w:rsid w:val="005769E7"/>
    <w:rsid w:val="00577437"/>
    <w:rsid w:val="005827AB"/>
    <w:rsid w:val="00584E4E"/>
    <w:rsid w:val="00585C8B"/>
    <w:rsid w:val="005910A2"/>
    <w:rsid w:val="0059180D"/>
    <w:rsid w:val="005927D6"/>
    <w:rsid w:val="0059395D"/>
    <w:rsid w:val="00594A75"/>
    <w:rsid w:val="00595E8A"/>
    <w:rsid w:val="005970AA"/>
    <w:rsid w:val="00597EA4"/>
    <w:rsid w:val="005A080C"/>
    <w:rsid w:val="005A0CF7"/>
    <w:rsid w:val="005A3AF7"/>
    <w:rsid w:val="005B064C"/>
    <w:rsid w:val="005B23B5"/>
    <w:rsid w:val="005B23CC"/>
    <w:rsid w:val="005B2F2D"/>
    <w:rsid w:val="005B3FFC"/>
    <w:rsid w:val="005B4CF3"/>
    <w:rsid w:val="005C22A6"/>
    <w:rsid w:val="005C345A"/>
    <w:rsid w:val="005C36E7"/>
    <w:rsid w:val="005C37B1"/>
    <w:rsid w:val="005C51CF"/>
    <w:rsid w:val="005C716A"/>
    <w:rsid w:val="005D0519"/>
    <w:rsid w:val="005D1A93"/>
    <w:rsid w:val="005D253C"/>
    <w:rsid w:val="005D2D40"/>
    <w:rsid w:val="005D3D60"/>
    <w:rsid w:val="005D5409"/>
    <w:rsid w:val="005D712B"/>
    <w:rsid w:val="005E1612"/>
    <w:rsid w:val="005E25BB"/>
    <w:rsid w:val="005E5076"/>
    <w:rsid w:val="005E57B3"/>
    <w:rsid w:val="005E73DE"/>
    <w:rsid w:val="005F5E6E"/>
    <w:rsid w:val="0060360A"/>
    <w:rsid w:val="00604986"/>
    <w:rsid w:val="0060633B"/>
    <w:rsid w:val="00610A3D"/>
    <w:rsid w:val="00613050"/>
    <w:rsid w:val="006141B0"/>
    <w:rsid w:val="00615A5E"/>
    <w:rsid w:val="006178AB"/>
    <w:rsid w:val="006211A4"/>
    <w:rsid w:val="00621288"/>
    <w:rsid w:val="0062183C"/>
    <w:rsid w:val="00621BE9"/>
    <w:rsid w:val="00626006"/>
    <w:rsid w:val="00632652"/>
    <w:rsid w:val="00633B4B"/>
    <w:rsid w:val="006343B9"/>
    <w:rsid w:val="006349AE"/>
    <w:rsid w:val="0063518A"/>
    <w:rsid w:val="006363A4"/>
    <w:rsid w:val="00636CC9"/>
    <w:rsid w:val="00640134"/>
    <w:rsid w:val="006406E7"/>
    <w:rsid w:val="0064633A"/>
    <w:rsid w:val="00646DF9"/>
    <w:rsid w:val="00651629"/>
    <w:rsid w:val="0065492D"/>
    <w:rsid w:val="00654998"/>
    <w:rsid w:val="00656F22"/>
    <w:rsid w:val="006574C3"/>
    <w:rsid w:val="006603D3"/>
    <w:rsid w:val="00660DE4"/>
    <w:rsid w:val="00661AB6"/>
    <w:rsid w:val="0066225F"/>
    <w:rsid w:val="00662627"/>
    <w:rsid w:val="006653F6"/>
    <w:rsid w:val="006654E5"/>
    <w:rsid w:val="006672AF"/>
    <w:rsid w:val="00670175"/>
    <w:rsid w:val="00670C64"/>
    <w:rsid w:val="00671EA2"/>
    <w:rsid w:val="00672C97"/>
    <w:rsid w:val="00675683"/>
    <w:rsid w:val="00675B85"/>
    <w:rsid w:val="006770FD"/>
    <w:rsid w:val="0068141A"/>
    <w:rsid w:val="00681BCC"/>
    <w:rsid w:val="0068219C"/>
    <w:rsid w:val="00684419"/>
    <w:rsid w:val="00684482"/>
    <w:rsid w:val="00685A0A"/>
    <w:rsid w:val="0068660C"/>
    <w:rsid w:val="0069137F"/>
    <w:rsid w:val="006926DC"/>
    <w:rsid w:val="006927A9"/>
    <w:rsid w:val="006956BC"/>
    <w:rsid w:val="00695A57"/>
    <w:rsid w:val="00697836"/>
    <w:rsid w:val="006A09D1"/>
    <w:rsid w:val="006A17F1"/>
    <w:rsid w:val="006A1AA0"/>
    <w:rsid w:val="006A236B"/>
    <w:rsid w:val="006A348B"/>
    <w:rsid w:val="006A6D59"/>
    <w:rsid w:val="006A7E0C"/>
    <w:rsid w:val="006B3F06"/>
    <w:rsid w:val="006B491F"/>
    <w:rsid w:val="006B5121"/>
    <w:rsid w:val="006B6382"/>
    <w:rsid w:val="006B7097"/>
    <w:rsid w:val="006B785F"/>
    <w:rsid w:val="006C0608"/>
    <w:rsid w:val="006C0AB7"/>
    <w:rsid w:val="006C12FA"/>
    <w:rsid w:val="006C4A21"/>
    <w:rsid w:val="006C5824"/>
    <w:rsid w:val="006C5DA8"/>
    <w:rsid w:val="006C5EA6"/>
    <w:rsid w:val="006C7717"/>
    <w:rsid w:val="006D150A"/>
    <w:rsid w:val="006E0E3C"/>
    <w:rsid w:val="006E2C44"/>
    <w:rsid w:val="006E304E"/>
    <w:rsid w:val="006E3794"/>
    <w:rsid w:val="006E451E"/>
    <w:rsid w:val="006E4F88"/>
    <w:rsid w:val="006E67CD"/>
    <w:rsid w:val="006F087D"/>
    <w:rsid w:val="006F24B6"/>
    <w:rsid w:val="006F2636"/>
    <w:rsid w:val="006F2E31"/>
    <w:rsid w:val="006F34A3"/>
    <w:rsid w:val="006F38C6"/>
    <w:rsid w:val="006F3E9B"/>
    <w:rsid w:val="00702801"/>
    <w:rsid w:val="00704491"/>
    <w:rsid w:val="00706398"/>
    <w:rsid w:val="00707E33"/>
    <w:rsid w:val="007117CB"/>
    <w:rsid w:val="007117FA"/>
    <w:rsid w:val="00712CB0"/>
    <w:rsid w:val="00712CE1"/>
    <w:rsid w:val="007166E8"/>
    <w:rsid w:val="007172FC"/>
    <w:rsid w:val="0072025D"/>
    <w:rsid w:val="00723DE2"/>
    <w:rsid w:val="007241B5"/>
    <w:rsid w:val="007246B5"/>
    <w:rsid w:val="00724C6E"/>
    <w:rsid w:val="00726D61"/>
    <w:rsid w:val="0072798F"/>
    <w:rsid w:val="00727B4C"/>
    <w:rsid w:val="00731820"/>
    <w:rsid w:val="00731F4F"/>
    <w:rsid w:val="007321DC"/>
    <w:rsid w:val="007334D3"/>
    <w:rsid w:val="00733810"/>
    <w:rsid w:val="00734927"/>
    <w:rsid w:val="00735622"/>
    <w:rsid w:val="00735718"/>
    <w:rsid w:val="0074008E"/>
    <w:rsid w:val="00740374"/>
    <w:rsid w:val="00747598"/>
    <w:rsid w:val="007477B8"/>
    <w:rsid w:val="00752145"/>
    <w:rsid w:val="007521BC"/>
    <w:rsid w:val="00752E0E"/>
    <w:rsid w:val="00753D9C"/>
    <w:rsid w:val="0075404F"/>
    <w:rsid w:val="0075507E"/>
    <w:rsid w:val="007605C4"/>
    <w:rsid w:val="00760FC2"/>
    <w:rsid w:val="007617BB"/>
    <w:rsid w:val="00761801"/>
    <w:rsid w:val="00761BD9"/>
    <w:rsid w:val="00762B6F"/>
    <w:rsid w:val="00763D3B"/>
    <w:rsid w:val="00765DFF"/>
    <w:rsid w:val="00771C7B"/>
    <w:rsid w:val="0077319B"/>
    <w:rsid w:val="007755C4"/>
    <w:rsid w:val="0077605A"/>
    <w:rsid w:val="00777EA9"/>
    <w:rsid w:val="00777ECF"/>
    <w:rsid w:val="0078095B"/>
    <w:rsid w:val="00784E86"/>
    <w:rsid w:val="00785190"/>
    <w:rsid w:val="007863C8"/>
    <w:rsid w:val="0078757D"/>
    <w:rsid w:val="00791E5A"/>
    <w:rsid w:val="007926EC"/>
    <w:rsid w:val="007929CD"/>
    <w:rsid w:val="00796B2D"/>
    <w:rsid w:val="00797139"/>
    <w:rsid w:val="007A0731"/>
    <w:rsid w:val="007A2C52"/>
    <w:rsid w:val="007A415A"/>
    <w:rsid w:val="007B2DC9"/>
    <w:rsid w:val="007B3624"/>
    <w:rsid w:val="007B4292"/>
    <w:rsid w:val="007B53EA"/>
    <w:rsid w:val="007C44F9"/>
    <w:rsid w:val="007C484B"/>
    <w:rsid w:val="007C687C"/>
    <w:rsid w:val="007C6B82"/>
    <w:rsid w:val="007D0945"/>
    <w:rsid w:val="007D1D66"/>
    <w:rsid w:val="007D51AB"/>
    <w:rsid w:val="007D539D"/>
    <w:rsid w:val="007D59A7"/>
    <w:rsid w:val="007E096B"/>
    <w:rsid w:val="007E1189"/>
    <w:rsid w:val="007E1BD0"/>
    <w:rsid w:val="007E2896"/>
    <w:rsid w:val="007E4D33"/>
    <w:rsid w:val="007E4F55"/>
    <w:rsid w:val="007E58D3"/>
    <w:rsid w:val="007E5FD8"/>
    <w:rsid w:val="007F1664"/>
    <w:rsid w:val="007F268F"/>
    <w:rsid w:val="007F31B8"/>
    <w:rsid w:val="007F3315"/>
    <w:rsid w:val="007F35ED"/>
    <w:rsid w:val="007F414C"/>
    <w:rsid w:val="007F46BE"/>
    <w:rsid w:val="007F5FC9"/>
    <w:rsid w:val="007F648E"/>
    <w:rsid w:val="00806E2D"/>
    <w:rsid w:val="00812C99"/>
    <w:rsid w:val="00812EE9"/>
    <w:rsid w:val="00816DD4"/>
    <w:rsid w:val="00820489"/>
    <w:rsid w:val="00823838"/>
    <w:rsid w:val="008259FD"/>
    <w:rsid w:val="00825FF7"/>
    <w:rsid w:val="0083144B"/>
    <w:rsid w:val="008314E2"/>
    <w:rsid w:val="00832168"/>
    <w:rsid w:val="00833BBD"/>
    <w:rsid w:val="00833BD2"/>
    <w:rsid w:val="00835554"/>
    <w:rsid w:val="0083790D"/>
    <w:rsid w:val="0084097C"/>
    <w:rsid w:val="00840B0C"/>
    <w:rsid w:val="00840CCC"/>
    <w:rsid w:val="00842379"/>
    <w:rsid w:val="00844F23"/>
    <w:rsid w:val="00845928"/>
    <w:rsid w:val="00847156"/>
    <w:rsid w:val="00847291"/>
    <w:rsid w:val="008473C5"/>
    <w:rsid w:val="00847CDC"/>
    <w:rsid w:val="00850CA2"/>
    <w:rsid w:val="0085160D"/>
    <w:rsid w:val="0085250A"/>
    <w:rsid w:val="008541D5"/>
    <w:rsid w:val="008566A9"/>
    <w:rsid w:val="00861584"/>
    <w:rsid w:val="00861ACC"/>
    <w:rsid w:val="00862D8D"/>
    <w:rsid w:val="00867DDD"/>
    <w:rsid w:val="00867F5A"/>
    <w:rsid w:val="00870C94"/>
    <w:rsid w:val="0087239C"/>
    <w:rsid w:val="008737BE"/>
    <w:rsid w:val="00874792"/>
    <w:rsid w:val="00875489"/>
    <w:rsid w:val="00882E59"/>
    <w:rsid w:val="00883114"/>
    <w:rsid w:val="00883E3C"/>
    <w:rsid w:val="00884DDC"/>
    <w:rsid w:val="008858BB"/>
    <w:rsid w:val="008863AB"/>
    <w:rsid w:val="00886DDF"/>
    <w:rsid w:val="00887AA5"/>
    <w:rsid w:val="00891226"/>
    <w:rsid w:val="00891AA5"/>
    <w:rsid w:val="00892547"/>
    <w:rsid w:val="00894249"/>
    <w:rsid w:val="00894BAA"/>
    <w:rsid w:val="00895332"/>
    <w:rsid w:val="00895A72"/>
    <w:rsid w:val="008A1D01"/>
    <w:rsid w:val="008A3949"/>
    <w:rsid w:val="008A5B4A"/>
    <w:rsid w:val="008A7F5A"/>
    <w:rsid w:val="008B16B8"/>
    <w:rsid w:val="008B1996"/>
    <w:rsid w:val="008B2529"/>
    <w:rsid w:val="008B4801"/>
    <w:rsid w:val="008B49C3"/>
    <w:rsid w:val="008C0798"/>
    <w:rsid w:val="008C174C"/>
    <w:rsid w:val="008C1D7C"/>
    <w:rsid w:val="008C2486"/>
    <w:rsid w:val="008C285A"/>
    <w:rsid w:val="008C39DE"/>
    <w:rsid w:val="008C4154"/>
    <w:rsid w:val="008C54D2"/>
    <w:rsid w:val="008C5FE9"/>
    <w:rsid w:val="008C7CEF"/>
    <w:rsid w:val="008D1289"/>
    <w:rsid w:val="008D2E7B"/>
    <w:rsid w:val="008D35D3"/>
    <w:rsid w:val="008D4642"/>
    <w:rsid w:val="008D59DA"/>
    <w:rsid w:val="008D675C"/>
    <w:rsid w:val="008E1089"/>
    <w:rsid w:val="008E2530"/>
    <w:rsid w:val="008E278A"/>
    <w:rsid w:val="008E2F8E"/>
    <w:rsid w:val="008E3B52"/>
    <w:rsid w:val="008E3D30"/>
    <w:rsid w:val="008E49DD"/>
    <w:rsid w:val="008E632F"/>
    <w:rsid w:val="008E6833"/>
    <w:rsid w:val="008E6F53"/>
    <w:rsid w:val="008F11D2"/>
    <w:rsid w:val="008F5ED9"/>
    <w:rsid w:val="008F60D0"/>
    <w:rsid w:val="008F77A9"/>
    <w:rsid w:val="0090150F"/>
    <w:rsid w:val="00902FCC"/>
    <w:rsid w:val="0090326C"/>
    <w:rsid w:val="00903D9B"/>
    <w:rsid w:val="00905FC3"/>
    <w:rsid w:val="00907C35"/>
    <w:rsid w:val="00912DD7"/>
    <w:rsid w:val="00913D04"/>
    <w:rsid w:val="009143C6"/>
    <w:rsid w:val="009153B3"/>
    <w:rsid w:val="009167F9"/>
    <w:rsid w:val="00916E10"/>
    <w:rsid w:val="00920471"/>
    <w:rsid w:val="0092071C"/>
    <w:rsid w:val="00920C9E"/>
    <w:rsid w:val="00920D4E"/>
    <w:rsid w:val="009215B4"/>
    <w:rsid w:val="00922207"/>
    <w:rsid w:val="0092292E"/>
    <w:rsid w:val="00926EED"/>
    <w:rsid w:val="00926F84"/>
    <w:rsid w:val="00930A79"/>
    <w:rsid w:val="00931CFC"/>
    <w:rsid w:val="00932A3D"/>
    <w:rsid w:val="00933FB7"/>
    <w:rsid w:val="00934002"/>
    <w:rsid w:val="00935997"/>
    <w:rsid w:val="009402F0"/>
    <w:rsid w:val="00940CEC"/>
    <w:rsid w:val="00941C6E"/>
    <w:rsid w:val="009427B5"/>
    <w:rsid w:val="00944EE2"/>
    <w:rsid w:val="00944EE8"/>
    <w:rsid w:val="00947D97"/>
    <w:rsid w:val="009507F0"/>
    <w:rsid w:val="00951010"/>
    <w:rsid w:val="00955E28"/>
    <w:rsid w:val="00962143"/>
    <w:rsid w:val="00963447"/>
    <w:rsid w:val="00965BEC"/>
    <w:rsid w:val="009679D2"/>
    <w:rsid w:val="00967CBA"/>
    <w:rsid w:val="009709F1"/>
    <w:rsid w:val="00971A68"/>
    <w:rsid w:val="00974506"/>
    <w:rsid w:val="0097533B"/>
    <w:rsid w:val="009754AD"/>
    <w:rsid w:val="009766F6"/>
    <w:rsid w:val="00976D2C"/>
    <w:rsid w:val="00977DCB"/>
    <w:rsid w:val="009804ED"/>
    <w:rsid w:val="0098128B"/>
    <w:rsid w:val="00982741"/>
    <w:rsid w:val="00982CA5"/>
    <w:rsid w:val="00983E51"/>
    <w:rsid w:val="00984B3C"/>
    <w:rsid w:val="0098506D"/>
    <w:rsid w:val="00985A17"/>
    <w:rsid w:val="00987363"/>
    <w:rsid w:val="00987379"/>
    <w:rsid w:val="009911C8"/>
    <w:rsid w:val="009915BB"/>
    <w:rsid w:val="0099161E"/>
    <w:rsid w:val="00992F91"/>
    <w:rsid w:val="00992F9A"/>
    <w:rsid w:val="009955D1"/>
    <w:rsid w:val="00995C84"/>
    <w:rsid w:val="00995F26"/>
    <w:rsid w:val="009973CB"/>
    <w:rsid w:val="00997EF4"/>
    <w:rsid w:val="009A1461"/>
    <w:rsid w:val="009A4A9D"/>
    <w:rsid w:val="009A64E8"/>
    <w:rsid w:val="009B0779"/>
    <w:rsid w:val="009B0A61"/>
    <w:rsid w:val="009B0F6E"/>
    <w:rsid w:val="009B194F"/>
    <w:rsid w:val="009B5863"/>
    <w:rsid w:val="009B649B"/>
    <w:rsid w:val="009B7165"/>
    <w:rsid w:val="009C468B"/>
    <w:rsid w:val="009C63A3"/>
    <w:rsid w:val="009D0D21"/>
    <w:rsid w:val="009D0E0C"/>
    <w:rsid w:val="009D20E1"/>
    <w:rsid w:val="009D29A2"/>
    <w:rsid w:val="009D3F64"/>
    <w:rsid w:val="009D48DE"/>
    <w:rsid w:val="009D639F"/>
    <w:rsid w:val="009D64E3"/>
    <w:rsid w:val="009D68A1"/>
    <w:rsid w:val="009E00DB"/>
    <w:rsid w:val="009E2D6C"/>
    <w:rsid w:val="009E3D83"/>
    <w:rsid w:val="009E447F"/>
    <w:rsid w:val="009E4765"/>
    <w:rsid w:val="009E702D"/>
    <w:rsid w:val="009E7728"/>
    <w:rsid w:val="009E7B09"/>
    <w:rsid w:val="009F05F8"/>
    <w:rsid w:val="009F3FA4"/>
    <w:rsid w:val="009F4F28"/>
    <w:rsid w:val="009F4F50"/>
    <w:rsid w:val="009F56B2"/>
    <w:rsid w:val="009F5FED"/>
    <w:rsid w:val="009F79F6"/>
    <w:rsid w:val="00A02160"/>
    <w:rsid w:val="00A03EC4"/>
    <w:rsid w:val="00A04F66"/>
    <w:rsid w:val="00A0737E"/>
    <w:rsid w:val="00A07725"/>
    <w:rsid w:val="00A11A3E"/>
    <w:rsid w:val="00A1515F"/>
    <w:rsid w:val="00A165B8"/>
    <w:rsid w:val="00A16E61"/>
    <w:rsid w:val="00A21E54"/>
    <w:rsid w:val="00A22969"/>
    <w:rsid w:val="00A23213"/>
    <w:rsid w:val="00A25866"/>
    <w:rsid w:val="00A266A9"/>
    <w:rsid w:val="00A27EBB"/>
    <w:rsid w:val="00A305ED"/>
    <w:rsid w:val="00A306E3"/>
    <w:rsid w:val="00A366F6"/>
    <w:rsid w:val="00A3739D"/>
    <w:rsid w:val="00A37917"/>
    <w:rsid w:val="00A40F12"/>
    <w:rsid w:val="00A4102D"/>
    <w:rsid w:val="00A424FF"/>
    <w:rsid w:val="00A43382"/>
    <w:rsid w:val="00A5008E"/>
    <w:rsid w:val="00A50A09"/>
    <w:rsid w:val="00A50CEE"/>
    <w:rsid w:val="00A52C34"/>
    <w:rsid w:val="00A552FC"/>
    <w:rsid w:val="00A5649E"/>
    <w:rsid w:val="00A578BE"/>
    <w:rsid w:val="00A57D61"/>
    <w:rsid w:val="00A61134"/>
    <w:rsid w:val="00A62B73"/>
    <w:rsid w:val="00A63112"/>
    <w:rsid w:val="00A63418"/>
    <w:rsid w:val="00A63E2C"/>
    <w:rsid w:val="00A63E35"/>
    <w:rsid w:val="00A65519"/>
    <w:rsid w:val="00A669A4"/>
    <w:rsid w:val="00A67CBF"/>
    <w:rsid w:val="00A7139B"/>
    <w:rsid w:val="00A7171B"/>
    <w:rsid w:val="00A71826"/>
    <w:rsid w:val="00A75E8B"/>
    <w:rsid w:val="00A81C39"/>
    <w:rsid w:val="00A84E07"/>
    <w:rsid w:val="00A850A5"/>
    <w:rsid w:val="00A858F0"/>
    <w:rsid w:val="00A85925"/>
    <w:rsid w:val="00A8621C"/>
    <w:rsid w:val="00A86ACE"/>
    <w:rsid w:val="00A876F0"/>
    <w:rsid w:val="00A9002D"/>
    <w:rsid w:val="00A90291"/>
    <w:rsid w:val="00A90A07"/>
    <w:rsid w:val="00A92AC6"/>
    <w:rsid w:val="00A94EF3"/>
    <w:rsid w:val="00A95AAA"/>
    <w:rsid w:val="00A95BC2"/>
    <w:rsid w:val="00A96BE1"/>
    <w:rsid w:val="00A97D57"/>
    <w:rsid w:val="00AA08BC"/>
    <w:rsid w:val="00AA152F"/>
    <w:rsid w:val="00AA2418"/>
    <w:rsid w:val="00AA2913"/>
    <w:rsid w:val="00AA3A79"/>
    <w:rsid w:val="00AA620D"/>
    <w:rsid w:val="00AB0BAC"/>
    <w:rsid w:val="00AB177A"/>
    <w:rsid w:val="00AB196A"/>
    <w:rsid w:val="00AB4D97"/>
    <w:rsid w:val="00AB4EB1"/>
    <w:rsid w:val="00AB5AE5"/>
    <w:rsid w:val="00AB5CE5"/>
    <w:rsid w:val="00AB5EF4"/>
    <w:rsid w:val="00AC20EA"/>
    <w:rsid w:val="00AC27B9"/>
    <w:rsid w:val="00AC567C"/>
    <w:rsid w:val="00AC65D7"/>
    <w:rsid w:val="00AC7645"/>
    <w:rsid w:val="00AC7AA4"/>
    <w:rsid w:val="00AD08CA"/>
    <w:rsid w:val="00AD0C2F"/>
    <w:rsid w:val="00AD1DD6"/>
    <w:rsid w:val="00AD2206"/>
    <w:rsid w:val="00AD61C2"/>
    <w:rsid w:val="00AD621A"/>
    <w:rsid w:val="00AE0990"/>
    <w:rsid w:val="00AE2086"/>
    <w:rsid w:val="00AE3CBF"/>
    <w:rsid w:val="00AE4465"/>
    <w:rsid w:val="00AE7DFF"/>
    <w:rsid w:val="00AF3CF0"/>
    <w:rsid w:val="00AF5305"/>
    <w:rsid w:val="00AF716B"/>
    <w:rsid w:val="00AF7D14"/>
    <w:rsid w:val="00AF7DF3"/>
    <w:rsid w:val="00AF7E5B"/>
    <w:rsid w:val="00B02C99"/>
    <w:rsid w:val="00B02F17"/>
    <w:rsid w:val="00B03864"/>
    <w:rsid w:val="00B044E0"/>
    <w:rsid w:val="00B05C9D"/>
    <w:rsid w:val="00B11390"/>
    <w:rsid w:val="00B11F54"/>
    <w:rsid w:val="00B12236"/>
    <w:rsid w:val="00B14292"/>
    <w:rsid w:val="00B1582B"/>
    <w:rsid w:val="00B20D2C"/>
    <w:rsid w:val="00B23274"/>
    <w:rsid w:val="00B2356B"/>
    <w:rsid w:val="00B24165"/>
    <w:rsid w:val="00B24FE1"/>
    <w:rsid w:val="00B2630A"/>
    <w:rsid w:val="00B30AA6"/>
    <w:rsid w:val="00B30EC0"/>
    <w:rsid w:val="00B3266A"/>
    <w:rsid w:val="00B346A6"/>
    <w:rsid w:val="00B34815"/>
    <w:rsid w:val="00B41B67"/>
    <w:rsid w:val="00B42647"/>
    <w:rsid w:val="00B448B3"/>
    <w:rsid w:val="00B45740"/>
    <w:rsid w:val="00B459E4"/>
    <w:rsid w:val="00B46190"/>
    <w:rsid w:val="00B47BF4"/>
    <w:rsid w:val="00B50091"/>
    <w:rsid w:val="00B512B5"/>
    <w:rsid w:val="00B51502"/>
    <w:rsid w:val="00B5430F"/>
    <w:rsid w:val="00B5565E"/>
    <w:rsid w:val="00B56920"/>
    <w:rsid w:val="00B56992"/>
    <w:rsid w:val="00B5790D"/>
    <w:rsid w:val="00B60969"/>
    <w:rsid w:val="00B6509A"/>
    <w:rsid w:val="00B704A9"/>
    <w:rsid w:val="00B71A18"/>
    <w:rsid w:val="00B7248F"/>
    <w:rsid w:val="00B73F56"/>
    <w:rsid w:val="00B75D59"/>
    <w:rsid w:val="00B83193"/>
    <w:rsid w:val="00B83E9C"/>
    <w:rsid w:val="00B849DB"/>
    <w:rsid w:val="00B857E1"/>
    <w:rsid w:val="00B86281"/>
    <w:rsid w:val="00B87B68"/>
    <w:rsid w:val="00B87EB3"/>
    <w:rsid w:val="00B91F6D"/>
    <w:rsid w:val="00B948ED"/>
    <w:rsid w:val="00B949DE"/>
    <w:rsid w:val="00B94C03"/>
    <w:rsid w:val="00B95B1C"/>
    <w:rsid w:val="00BA0BE6"/>
    <w:rsid w:val="00BA1A7F"/>
    <w:rsid w:val="00BA1A8D"/>
    <w:rsid w:val="00BA31A6"/>
    <w:rsid w:val="00BA46B2"/>
    <w:rsid w:val="00BA55B7"/>
    <w:rsid w:val="00BA692D"/>
    <w:rsid w:val="00BA6E82"/>
    <w:rsid w:val="00BA7791"/>
    <w:rsid w:val="00BA78D2"/>
    <w:rsid w:val="00BA7960"/>
    <w:rsid w:val="00BB248B"/>
    <w:rsid w:val="00BB3B6C"/>
    <w:rsid w:val="00BB5115"/>
    <w:rsid w:val="00BB6A73"/>
    <w:rsid w:val="00BB6F84"/>
    <w:rsid w:val="00BB7544"/>
    <w:rsid w:val="00BB7F12"/>
    <w:rsid w:val="00BC1BEF"/>
    <w:rsid w:val="00BC1BF9"/>
    <w:rsid w:val="00BC1F9E"/>
    <w:rsid w:val="00BC2520"/>
    <w:rsid w:val="00BC6D8E"/>
    <w:rsid w:val="00BC7621"/>
    <w:rsid w:val="00BD3F6C"/>
    <w:rsid w:val="00BD4E09"/>
    <w:rsid w:val="00BD6175"/>
    <w:rsid w:val="00BD6EFA"/>
    <w:rsid w:val="00BD70CF"/>
    <w:rsid w:val="00BE204F"/>
    <w:rsid w:val="00BE3586"/>
    <w:rsid w:val="00BE46E3"/>
    <w:rsid w:val="00BE5214"/>
    <w:rsid w:val="00BF3946"/>
    <w:rsid w:val="00BF491A"/>
    <w:rsid w:val="00BF5EAD"/>
    <w:rsid w:val="00BF66FE"/>
    <w:rsid w:val="00BF724D"/>
    <w:rsid w:val="00C00332"/>
    <w:rsid w:val="00C00694"/>
    <w:rsid w:val="00C02559"/>
    <w:rsid w:val="00C0521A"/>
    <w:rsid w:val="00C055A8"/>
    <w:rsid w:val="00C07FBB"/>
    <w:rsid w:val="00C110B5"/>
    <w:rsid w:val="00C11614"/>
    <w:rsid w:val="00C12FE4"/>
    <w:rsid w:val="00C137DD"/>
    <w:rsid w:val="00C14590"/>
    <w:rsid w:val="00C1557A"/>
    <w:rsid w:val="00C15698"/>
    <w:rsid w:val="00C15BBE"/>
    <w:rsid w:val="00C17908"/>
    <w:rsid w:val="00C215A3"/>
    <w:rsid w:val="00C21AAF"/>
    <w:rsid w:val="00C21F50"/>
    <w:rsid w:val="00C22FD1"/>
    <w:rsid w:val="00C24120"/>
    <w:rsid w:val="00C241A9"/>
    <w:rsid w:val="00C24666"/>
    <w:rsid w:val="00C251C6"/>
    <w:rsid w:val="00C25AC2"/>
    <w:rsid w:val="00C2750B"/>
    <w:rsid w:val="00C318D3"/>
    <w:rsid w:val="00C331F6"/>
    <w:rsid w:val="00C333CD"/>
    <w:rsid w:val="00C3352F"/>
    <w:rsid w:val="00C34C45"/>
    <w:rsid w:val="00C366E6"/>
    <w:rsid w:val="00C36E38"/>
    <w:rsid w:val="00C444DF"/>
    <w:rsid w:val="00C50117"/>
    <w:rsid w:val="00C50A40"/>
    <w:rsid w:val="00C5174A"/>
    <w:rsid w:val="00C51ECC"/>
    <w:rsid w:val="00C52A31"/>
    <w:rsid w:val="00C53736"/>
    <w:rsid w:val="00C548F2"/>
    <w:rsid w:val="00C549A2"/>
    <w:rsid w:val="00C55204"/>
    <w:rsid w:val="00C57BC8"/>
    <w:rsid w:val="00C61CD9"/>
    <w:rsid w:val="00C63AB5"/>
    <w:rsid w:val="00C64B27"/>
    <w:rsid w:val="00C65B76"/>
    <w:rsid w:val="00C65D2F"/>
    <w:rsid w:val="00C6637F"/>
    <w:rsid w:val="00C67B02"/>
    <w:rsid w:val="00C71917"/>
    <w:rsid w:val="00C7212E"/>
    <w:rsid w:val="00C72981"/>
    <w:rsid w:val="00C73AE5"/>
    <w:rsid w:val="00C7432E"/>
    <w:rsid w:val="00C816A2"/>
    <w:rsid w:val="00C8194E"/>
    <w:rsid w:val="00C82F89"/>
    <w:rsid w:val="00C834B3"/>
    <w:rsid w:val="00C85CBE"/>
    <w:rsid w:val="00C8622E"/>
    <w:rsid w:val="00C86BA2"/>
    <w:rsid w:val="00C90571"/>
    <w:rsid w:val="00C9108A"/>
    <w:rsid w:val="00C9386D"/>
    <w:rsid w:val="00C93AE1"/>
    <w:rsid w:val="00C940E4"/>
    <w:rsid w:val="00CA0EC8"/>
    <w:rsid w:val="00CA2D26"/>
    <w:rsid w:val="00CA5D08"/>
    <w:rsid w:val="00CA5D14"/>
    <w:rsid w:val="00CA64C9"/>
    <w:rsid w:val="00CA76D6"/>
    <w:rsid w:val="00CA7BC4"/>
    <w:rsid w:val="00CA7E14"/>
    <w:rsid w:val="00CB07CF"/>
    <w:rsid w:val="00CB1824"/>
    <w:rsid w:val="00CB239C"/>
    <w:rsid w:val="00CB2701"/>
    <w:rsid w:val="00CB3989"/>
    <w:rsid w:val="00CB4DF9"/>
    <w:rsid w:val="00CC0281"/>
    <w:rsid w:val="00CC0532"/>
    <w:rsid w:val="00CC0C53"/>
    <w:rsid w:val="00CC1F6D"/>
    <w:rsid w:val="00CC47C3"/>
    <w:rsid w:val="00CC5661"/>
    <w:rsid w:val="00CC767B"/>
    <w:rsid w:val="00CC7B81"/>
    <w:rsid w:val="00CD1DA3"/>
    <w:rsid w:val="00CD3705"/>
    <w:rsid w:val="00CD57B2"/>
    <w:rsid w:val="00CD5A1D"/>
    <w:rsid w:val="00CE15F7"/>
    <w:rsid w:val="00CE511C"/>
    <w:rsid w:val="00CE6557"/>
    <w:rsid w:val="00CF16EE"/>
    <w:rsid w:val="00CF1F77"/>
    <w:rsid w:val="00CF249A"/>
    <w:rsid w:val="00CF3CAC"/>
    <w:rsid w:val="00CF46E9"/>
    <w:rsid w:val="00CF4760"/>
    <w:rsid w:val="00CF4F53"/>
    <w:rsid w:val="00D00327"/>
    <w:rsid w:val="00D0092E"/>
    <w:rsid w:val="00D00E55"/>
    <w:rsid w:val="00D04E4C"/>
    <w:rsid w:val="00D10636"/>
    <w:rsid w:val="00D11015"/>
    <w:rsid w:val="00D11756"/>
    <w:rsid w:val="00D132FB"/>
    <w:rsid w:val="00D14D41"/>
    <w:rsid w:val="00D16767"/>
    <w:rsid w:val="00D244E4"/>
    <w:rsid w:val="00D2615C"/>
    <w:rsid w:val="00D27F94"/>
    <w:rsid w:val="00D31955"/>
    <w:rsid w:val="00D347C8"/>
    <w:rsid w:val="00D414EA"/>
    <w:rsid w:val="00D42B73"/>
    <w:rsid w:val="00D47C2A"/>
    <w:rsid w:val="00D53A07"/>
    <w:rsid w:val="00D53C3A"/>
    <w:rsid w:val="00D54016"/>
    <w:rsid w:val="00D55013"/>
    <w:rsid w:val="00D55A90"/>
    <w:rsid w:val="00D56470"/>
    <w:rsid w:val="00D57B53"/>
    <w:rsid w:val="00D67BD7"/>
    <w:rsid w:val="00D67DD6"/>
    <w:rsid w:val="00D714BE"/>
    <w:rsid w:val="00D740FF"/>
    <w:rsid w:val="00D764EF"/>
    <w:rsid w:val="00D770D9"/>
    <w:rsid w:val="00D82746"/>
    <w:rsid w:val="00D847B0"/>
    <w:rsid w:val="00D84E5A"/>
    <w:rsid w:val="00D863CF"/>
    <w:rsid w:val="00D86FAF"/>
    <w:rsid w:val="00D90CF2"/>
    <w:rsid w:val="00D91B53"/>
    <w:rsid w:val="00D92F57"/>
    <w:rsid w:val="00D9476D"/>
    <w:rsid w:val="00D9508B"/>
    <w:rsid w:val="00D958B7"/>
    <w:rsid w:val="00D96241"/>
    <w:rsid w:val="00D970C2"/>
    <w:rsid w:val="00DA2287"/>
    <w:rsid w:val="00DA2C72"/>
    <w:rsid w:val="00DA5309"/>
    <w:rsid w:val="00DA5B88"/>
    <w:rsid w:val="00DB19D4"/>
    <w:rsid w:val="00DB1DAA"/>
    <w:rsid w:val="00DB6837"/>
    <w:rsid w:val="00DB6A85"/>
    <w:rsid w:val="00DB6DDB"/>
    <w:rsid w:val="00DC01D2"/>
    <w:rsid w:val="00DC0520"/>
    <w:rsid w:val="00DC0B86"/>
    <w:rsid w:val="00DC12A9"/>
    <w:rsid w:val="00DC38B7"/>
    <w:rsid w:val="00DC4AC1"/>
    <w:rsid w:val="00DC4ED5"/>
    <w:rsid w:val="00DC6B0B"/>
    <w:rsid w:val="00DC7126"/>
    <w:rsid w:val="00DD353B"/>
    <w:rsid w:val="00DD5897"/>
    <w:rsid w:val="00DD6A39"/>
    <w:rsid w:val="00DE25A0"/>
    <w:rsid w:val="00DE37DC"/>
    <w:rsid w:val="00DE380A"/>
    <w:rsid w:val="00DE3894"/>
    <w:rsid w:val="00DE6993"/>
    <w:rsid w:val="00DE6D9E"/>
    <w:rsid w:val="00DE7CE0"/>
    <w:rsid w:val="00DF1994"/>
    <w:rsid w:val="00DF25B5"/>
    <w:rsid w:val="00DF3419"/>
    <w:rsid w:val="00DF66FF"/>
    <w:rsid w:val="00E00664"/>
    <w:rsid w:val="00E0081B"/>
    <w:rsid w:val="00E008CC"/>
    <w:rsid w:val="00E00F2B"/>
    <w:rsid w:val="00E01606"/>
    <w:rsid w:val="00E01768"/>
    <w:rsid w:val="00E0202C"/>
    <w:rsid w:val="00E06F65"/>
    <w:rsid w:val="00E11C11"/>
    <w:rsid w:val="00E11E19"/>
    <w:rsid w:val="00E12132"/>
    <w:rsid w:val="00E1352C"/>
    <w:rsid w:val="00E140EA"/>
    <w:rsid w:val="00E16C96"/>
    <w:rsid w:val="00E20060"/>
    <w:rsid w:val="00E2264B"/>
    <w:rsid w:val="00E25B9D"/>
    <w:rsid w:val="00E25BF6"/>
    <w:rsid w:val="00E32C56"/>
    <w:rsid w:val="00E33CC8"/>
    <w:rsid w:val="00E3492C"/>
    <w:rsid w:val="00E34A46"/>
    <w:rsid w:val="00E36083"/>
    <w:rsid w:val="00E36444"/>
    <w:rsid w:val="00E36D60"/>
    <w:rsid w:val="00E4093C"/>
    <w:rsid w:val="00E41734"/>
    <w:rsid w:val="00E4345F"/>
    <w:rsid w:val="00E43C3B"/>
    <w:rsid w:val="00E443DB"/>
    <w:rsid w:val="00E44421"/>
    <w:rsid w:val="00E44B6E"/>
    <w:rsid w:val="00E501D0"/>
    <w:rsid w:val="00E5074A"/>
    <w:rsid w:val="00E526C5"/>
    <w:rsid w:val="00E52F7B"/>
    <w:rsid w:val="00E548DB"/>
    <w:rsid w:val="00E55DE1"/>
    <w:rsid w:val="00E61235"/>
    <w:rsid w:val="00E62A73"/>
    <w:rsid w:val="00E62C55"/>
    <w:rsid w:val="00E6376C"/>
    <w:rsid w:val="00E66D18"/>
    <w:rsid w:val="00E72FD9"/>
    <w:rsid w:val="00E73954"/>
    <w:rsid w:val="00E73D44"/>
    <w:rsid w:val="00E73DFA"/>
    <w:rsid w:val="00E76995"/>
    <w:rsid w:val="00E8117D"/>
    <w:rsid w:val="00E817C7"/>
    <w:rsid w:val="00E81911"/>
    <w:rsid w:val="00E835F6"/>
    <w:rsid w:val="00E84012"/>
    <w:rsid w:val="00E847AA"/>
    <w:rsid w:val="00E85754"/>
    <w:rsid w:val="00E91DF9"/>
    <w:rsid w:val="00E92654"/>
    <w:rsid w:val="00E930C4"/>
    <w:rsid w:val="00E945F4"/>
    <w:rsid w:val="00E9702C"/>
    <w:rsid w:val="00E97927"/>
    <w:rsid w:val="00EA0924"/>
    <w:rsid w:val="00EA12FD"/>
    <w:rsid w:val="00EA288E"/>
    <w:rsid w:val="00EA37F5"/>
    <w:rsid w:val="00EA4ABF"/>
    <w:rsid w:val="00EA6601"/>
    <w:rsid w:val="00EA6FDD"/>
    <w:rsid w:val="00EB025E"/>
    <w:rsid w:val="00EB488A"/>
    <w:rsid w:val="00EB4AD9"/>
    <w:rsid w:val="00EB5F7E"/>
    <w:rsid w:val="00EB78B8"/>
    <w:rsid w:val="00EB7B3A"/>
    <w:rsid w:val="00EB7F23"/>
    <w:rsid w:val="00EC1E49"/>
    <w:rsid w:val="00EC2459"/>
    <w:rsid w:val="00EC39BE"/>
    <w:rsid w:val="00ED031F"/>
    <w:rsid w:val="00ED13E9"/>
    <w:rsid w:val="00ED41D6"/>
    <w:rsid w:val="00ED5B5D"/>
    <w:rsid w:val="00ED6243"/>
    <w:rsid w:val="00ED75FA"/>
    <w:rsid w:val="00ED79ED"/>
    <w:rsid w:val="00EE2775"/>
    <w:rsid w:val="00EE5DEF"/>
    <w:rsid w:val="00EE64A1"/>
    <w:rsid w:val="00EE70EC"/>
    <w:rsid w:val="00EE7521"/>
    <w:rsid w:val="00EE76FA"/>
    <w:rsid w:val="00EE76FC"/>
    <w:rsid w:val="00EF0C63"/>
    <w:rsid w:val="00EF16AA"/>
    <w:rsid w:val="00EF314B"/>
    <w:rsid w:val="00EF4734"/>
    <w:rsid w:val="00EF6501"/>
    <w:rsid w:val="00EF6C6A"/>
    <w:rsid w:val="00F011D4"/>
    <w:rsid w:val="00F03803"/>
    <w:rsid w:val="00F04715"/>
    <w:rsid w:val="00F04FDA"/>
    <w:rsid w:val="00F058C2"/>
    <w:rsid w:val="00F05AD2"/>
    <w:rsid w:val="00F066D6"/>
    <w:rsid w:val="00F07297"/>
    <w:rsid w:val="00F11107"/>
    <w:rsid w:val="00F1200C"/>
    <w:rsid w:val="00F13793"/>
    <w:rsid w:val="00F1614A"/>
    <w:rsid w:val="00F166D3"/>
    <w:rsid w:val="00F16739"/>
    <w:rsid w:val="00F20CBC"/>
    <w:rsid w:val="00F217D4"/>
    <w:rsid w:val="00F23C36"/>
    <w:rsid w:val="00F23CB5"/>
    <w:rsid w:val="00F270EC"/>
    <w:rsid w:val="00F34D5D"/>
    <w:rsid w:val="00F3592F"/>
    <w:rsid w:val="00F36B4B"/>
    <w:rsid w:val="00F37117"/>
    <w:rsid w:val="00F37C02"/>
    <w:rsid w:val="00F37D0E"/>
    <w:rsid w:val="00F4021F"/>
    <w:rsid w:val="00F40F8B"/>
    <w:rsid w:val="00F41650"/>
    <w:rsid w:val="00F439F7"/>
    <w:rsid w:val="00F43DE2"/>
    <w:rsid w:val="00F440B0"/>
    <w:rsid w:val="00F45987"/>
    <w:rsid w:val="00F46390"/>
    <w:rsid w:val="00F51D7A"/>
    <w:rsid w:val="00F563B5"/>
    <w:rsid w:val="00F56888"/>
    <w:rsid w:val="00F570E7"/>
    <w:rsid w:val="00F60E0C"/>
    <w:rsid w:val="00F60E72"/>
    <w:rsid w:val="00F6407F"/>
    <w:rsid w:val="00F647A8"/>
    <w:rsid w:val="00F6551C"/>
    <w:rsid w:val="00F658A8"/>
    <w:rsid w:val="00F660BD"/>
    <w:rsid w:val="00F6793C"/>
    <w:rsid w:val="00F715DB"/>
    <w:rsid w:val="00F72A07"/>
    <w:rsid w:val="00F7654A"/>
    <w:rsid w:val="00F76C91"/>
    <w:rsid w:val="00F76D4F"/>
    <w:rsid w:val="00F76E29"/>
    <w:rsid w:val="00F77BE4"/>
    <w:rsid w:val="00F8213F"/>
    <w:rsid w:val="00F82E0B"/>
    <w:rsid w:val="00F8351D"/>
    <w:rsid w:val="00F83559"/>
    <w:rsid w:val="00F836CC"/>
    <w:rsid w:val="00F85723"/>
    <w:rsid w:val="00F90A8E"/>
    <w:rsid w:val="00F93310"/>
    <w:rsid w:val="00F9399D"/>
    <w:rsid w:val="00F93CB8"/>
    <w:rsid w:val="00F95983"/>
    <w:rsid w:val="00F97E3A"/>
    <w:rsid w:val="00FA1288"/>
    <w:rsid w:val="00FA4662"/>
    <w:rsid w:val="00FA505B"/>
    <w:rsid w:val="00FA519F"/>
    <w:rsid w:val="00FA7182"/>
    <w:rsid w:val="00FB1F0D"/>
    <w:rsid w:val="00FB48B1"/>
    <w:rsid w:val="00FB4E3E"/>
    <w:rsid w:val="00FB507E"/>
    <w:rsid w:val="00FB7FFD"/>
    <w:rsid w:val="00FC225C"/>
    <w:rsid w:val="00FC434B"/>
    <w:rsid w:val="00FC78E3"/>
    <w:rsid w:val="00FC79B2"/>
    <w:rsid w:val="00FD01F6"/>
    <w:rsid w:val="00FD1083"/>
    <w:rsid w:val="00FD14B3"/>
    <w:rsid w:val="00FD3134"/>
    <w:rsid w:val="00FD3141"/>
    <w:rsid w:val="00FD461C"/>
    <w:rsid w:val="00FD504B"/>
    <w:rsid w:val="00FD64EB"/>
    <w:rsid w:val="00FE03B4"/>
    <w:rsid w:val="00FE0512"/>
    <w:rsid w:val="00FE152C"/>
    <w:rsid w:val="00FE1E07"/>
    <w:rsid w:val="00FE3259"/>
    <w:rsid w:val="00FE3B83"/>
    <w:rsid w:val="00FE505C"/>
    <w:rsid w:val="00FE59FD"/>
    <w:rsid w:val="00FE5C37"/>
    <w:rsid w:val="00FE6655"/>
    <w:rsid w:val="00FE748B"/>
    <w:rsid w:val="00FF0320"/>
    <w:rsid w:val="00FF32AF"/>
    <w:rsid w:val="00FF3F82"/>
    <w:rsid w:val="00FF4A06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8417"/>
    <o:shapelayout v:ext="edit">
      <o:idmap v:ext="edit" data="1"/>
    </o:shapelayout>
  </w:shapeDefaults>
  <w:decimalSymbol w:val=","/>
  <w:listSeparator w:val=";"/>
  <w14:docId w14:val="29AED713"/>
  <w15:docId w15:val="{0AEACD65-72FC-41DE-B767-0501AC050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076"/>
    <w:rPr>
      <w:sz w:val="24"/>
      <w:szCs w:val="24"/>
      <w:lang w:val="en-US" w:eastAsia="en-US"/>
    </w:rPr>
  </w:style>
  <w:style w:type="paragraph" w:styleId="Heading1">
    <w:name w:val="heading 1"/>
    <w:aliases w:val="Numbered - 1"/>
    <w:basedOn w:val="Normal"/>
    <w:next w:val="List"/>
    <w:qFormat/>
    <w:rsid w:val="00CA7E14"/>
    <w:pPr>
      <w:keepNext/>
      <w:autoSpaceDE w:val="0"/>
      <w:autoSpaceDN w:val="0"/>
      <w:adjustRightInd w:val="0"/>
      <w:outlineLvl w:val="0"/>
    </w:pPr>
    <w:rPr>
      <w:rFonts w:ascii="TimesRomanR-Bold" w:hAnsi="TimesRomanR-Bold"/>
      <w:b/>
      <w:bCs/>
      <w:sz w:val="28"/>
      <w:szCs w:val="64"/>
    </w:rPr>
  </w:style>
  <w:style w:type="paragraph" w:styleId="Heading2">
    <w:name w:val="heading 2"/>
    <w:basedOn w:val="Normal"/>
    <w:next w:val="Normal"/>
    <w:qFormat/>
    <w:rsid w:val="00CA7E14"/>
    <w:pPr>
      <w:keepNext/>
      <w:ind w:firstLine="708"/>
      <w:jc w:val="both"/>
      <w:outlineLvl w:val="1"/>
    </w:pPr>
    <w:rPr>
      <w:rFonts w:ascii="Arial" w:hAnsi="Arial" w:cs="Arial"/>
      <w:b/>
      <w:bCs/>
      <w:sz w:val="22"/>
      <w:szCs w:val="28"/>
      <w:u w:val="single"/>
      <w:lang w:val="ro-RO"/>
    </w:rPr>
  </w:style>
  <w:style w:type="paragraph" w:styleId="Heading3">
    <w:name w:val="heading 3"/>
    <w:basedOn w:val="Normal"/>
    <w:next w:val="Normal"/>
    <w:qFormat/>
    <w:rsid w:val="00CA7E14"/>
    <w:pPr>
      <w:keepNext/>
      <w:tabs>
        <w:tab w:val="left" w:pos="-720"/>
      </w:tabs>
      <w:suppressAutoHyphens/>
      <w:outlineLvl w:val="2"/>
    </w:pPr>
    <w:rPr>
      <w:rFonts w:ascii="Arial" w:hAnsi="Arial" w:cs="Arial"/>
      <w:b/>
      <w:bCs/>
      <w:sz w:val="20"/>
      <w:szCs w:val="20"/>
      <w:lang w:val="ro-RO"/>
    </w:rPr>
  </w:style>
  <w:style w:type="paragraph" w:styleId="Heading4">
    <w:name w:val="heading 4"/>
    <w:basedOn w:val="Normal"/>
    <w:next w:val="Normal"/>
    <w:qFormat/>
    <w:rsid w:val="00CA7E14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rsid w:val="00CA7E14"/>
    <w:pPr>
      <w:keepNext/>
      <w:spacing w:before="120"/>
      <w:ind w:left="3237" w:firstLine="363"/>
      <w:jc w:val="both"/>
      <w:outlineLvl w:val="4"/>
    </w:pPr>
    <w:rPr>
      <w:rFonts w:ascii="Arial" w:hAnsi="Arial" w:cs="Arial"/>
      <w:b/>
      <w:bCs/>
      <w:sz w:val="20"/>
      <w:lang w:val="ro-RO"/>
    </w:rPr>
  </w:style>
  <w:style w:type="paragraph" w:styleId="Heading6">
    <w:name w:val="heading 6"/>
    <w:basedOn w:val="Normal"/>
    <w:next w:val="Normal"/>
    <w:qFormat/>
    <w:rsid w:val="00CA7E14"/>
    <w:pPr>
      <w:keepNext/>
      <w:tabs>
        <w:tab w:val="left" w:pos="-720"/>
      </w:tabs>
      <w:suppressAutoHyphens/>
      <w:outlineLvl w:val="5"/>
    </w:pPr>
    <w:rPr>
      <w:rFonts w:ascii="Arial" w:hAnsi="Arial" w:cs="Arial"/>
      <w:i/>
      <w:iCs/>
      <w:color w:val="000080"/>
      <w:sz w:val="20"/>
      <w:lang w:val="ro-RO"/>
    </w:rPr>
  </w:style>
  <w:style w:type="paragraph" w:styleId="Heading7">
    <w:name w:val="heading 7"/>
    <w:basedOn w:val="Normal"/>
    <w:next w:val="Normal"/>
    <w:qFormat/>
    <w:rsid w:val="00CA7E14"/>
    <w:pPr>
      <w:keepNext/>
      <w:spacing w:line="360" w:lineRule="auto"/>
      <w:outlineLvl w:val="6"/>
    </w:pPr>
    <w:rPr>
      <w:b/>
      <w:bCs/>
      <w:lang w:val="ro-RO"/>
    </w:rPr>
  </w:style>
  <w:style w:type="paragraph" w:styleId="Heading8">
    <w:name w:val="heading 8"/>
    <w:basedOn w:val="Normal"/>
    <w:next w:val="Normal"/>
    <w:qFormat/>
    <w:rsid w:val="00CA7E14"/>
    <w:pPr>
      <w:keepNext/>
      <w:jc w:val="center"/>
      <w:outlineLvl w:val="7"/>
    </w:pPr>
    <w:rPr>
      <w:b/>
      <w:bCs/>
      <w:sz w:val="28"/>
      <w:szCs w:val="28"/>
      <w:lang w:val="ro-RO"/>
    </w:rPr>
  </w:style>
  <w:style w:type="paragraph" w:styleId="Heading9">
    <w:name w:val="heading 9"/>
    <w:basedOn w:val="Normal"/>
    <w:next w:val="Normal"/>
    <w:qFormat/>
    <w:rsid w:val="00CA7E14"/>
    <w:pPr>
      <w:keepNext/>
      <w:jc w:val="both"/>
      <w:outlineLvl w:val="8"/>
    </w:pPr>
    <w:rPr>
      <w:rFonts w:ascii="Arial" w:hAnsi="Arial" w:cs="Arial"/>
      <w:b/>
      <w:bCs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semiHidden/>
    <w:rsid w:val="00CA7E14"/>
    <w:pPr>
      <w:ind w:left="360" w:hanging="360"/>
    </w:pPr>
  </w:style>
  <w:style w:type="paragraph" w:styleId="Header">
    <w:name w:val="header"/>
    <w:basedOn w:val="Normal"/>
    <w:link w:val="HeaderChar"/>
    <w:uiPriority w:val="99"/>
    <w:rsid w:val="00CA7E1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A7E14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CA7E14"/>
    <w:pPr>
      <w:jc w:val="center"/>
    </w:pPr>
    <w:rPr>
      <w:sz w:val="28"/>
    </w:rPr>
  </w:style>
  <w:style w:type="paragraph" w:customStyle="1" w:styleId="DefaultText">
    <w:name w:val="Default Text"/>
    <w:basedOn w:val="Normal"/>
    <w:rsid w:val="00CA7E14"/>
    <w:rPr>
      <w:szCs w:val="20"/>
      <w:lang w:val="ro-RO"/>
    </w:rPr>
  </w:style>
  <w:style w:type="paragraph" w:styleId="BodyTextIndent2">
    <w:name w:val="Body Text Indent 2"/>
    <w:basedOn w:val="Normal"/>
    <w:semiHidden/>
    <w:rsid w:val="00CA7E14"/>
    <w:pPr>
      <w:ind w:firstLine="708"/>
      <w:jc w:val="both"/>
    </w:pPr>
    <w:rPr>
      <w:rFonts w:ascii="Arial" w:hAnsi="Arial" w:cs="Arial"/>
      <w:sz w:val="22"/>
      <w:szCs w:val="28"/>
      <w:lang w:val="ro-RO"/>
    </w:rPr>
  </w:style>
  <w:style w:type="paragraph" w:styleId="BodyText3">
    <w:name w:val="Body Text 3"/>
    <w:basedOn w:val="Normal"/>
    <w:semiHidden/>
    <w:rsid w:val="00CA7E14"/>
    <w:pPr>
      <w:jc w:val="both"/>
    </w:pPr>
    <w:rPr>
      <w:rFonts w:ascii="Arial" w:hAnsi="Arial" w:cs="Arial"/>
      <w:sz w:val="22"/>
      <w:szCs w:val="28"/>
      <w:lang w:val="ro-RO"/>
    </w:rPr>
  </w:style>
  <w:style w:type="paragraph" w:styleId="BodyTextIndent">
    <w:name w:val="Body Text Indent"/>
    <w:basedOn w:val="Normal"/>
    <w:semiHidden/>
    <w:rsid w:val="00CA7E14"/>
    <w:pPr>
      <w:ind w:left="72"/>
    </w:pPr>
    <w:rPr>
      <w:rFonts w:ascii="Arial" w:hAnsi="Arial" w:cs="Arial"/>
      <w:sz w:val="20"/>
      <w:lang w:val="ro-RO"/>
    </w:rPr>
  </w:style>
  <w:style w:type="character" w:customStyle="1" w:styleId="rvts15">
    <w:name w:val="rvts15"/>
    <w:rsid w:val="00CA7E14"/>
    <w:rPr>
      <w:rFonts w:ascii="Times New Roman" w:hAnsi="Times New Roman" w:cs="Times New Roman" w:hint="default"/>
      <w:i/>
      <w:iCs/>
      <w:color w:val="008000"/>
      <w:sz w:val="24"/>
      <w:szCs w:val="24"/>
    </w:rPr>
  </w:style>
  <w:style w:type="paragraph" w:styleId="BlockText">
    <w:name w:val="Block Text"/>
    <w:basedOn w:val="Normal"/>
    <w:semiHidden/>
    <w:rsid w:val="00CA7E14"/>
    <w:pPr>
      <w:ind w:left="-748" w:right="13"/>
      <w:jc w:val="both"/>
    </w:pPr>
    <w:rPr>
      <w:rFonts w:ascii="Arial" w:hAnsi="Arial" w:cs="Arial"/>
      <w:lang w:val="it-IT"/>
    </w:rPr>
  </w:style>
  <w:style w:type="paragraph" w:styleId="BodyTextIndent3">
    <w:name w:val="Body Text Indent 3"/>
    <w:basedOn w:val="Normal"/>
    <w:semiHidden/>
    <w:rsid w:val="00CA7E14"/>
    <w:pPr>
      <w:tabs>
        <w:tab w:val="left" w:pos="-720"/>
      </w:tabs>
      <w:suppressAutoHyphens/>
      <w:ind w:left="972"/>
    </w:pPr>
    <w:rPr>
      <w:rFonts w:ascii="Arial" w:hAnsi="Arial" w:cs="Arial"/>
      <w:color w:val="000080"/>
      <w:sz w:val="20"/>
      <w:szCs w:val="22"/>
      <w:lang w:val="ro-RO"/>
    </w:rPr>
  </w:style>
  <w:style w:type="character" w:styleId="Hyperlink">
    <w:name w:val="Hyperlink"/>
    <w:semiHidden/>
    <w:rsid w:val="00CA7E14"/>
    <w:rPr>
      <w:color w:val="0000FF"/>
      <w:u w:val="single"/>
    </w:rPr>
  </w:style>
  <w:style w:type="paragraph" w:customStyle="1" w:styleId="TableText">
    <w:name w:val="Table Text"/>
    <w:basedOn w:val="Normal"/>
    <w:rsid w:val="00CA7E14"/>
    <w:pPr>
      <w:tabs>
        <w:tab w:val="decimal" w:pos="0"/>
      </w:tabs>
    </w:pPr>
    <w:rPr>
      <w:szCs w:val="20"/>
      <w:lang w:eastAsia="ro-RO"/>
    </w:rPr>
  </w:style>
  <w:style w:type="paragraph" w:styleId="BodyText">
    <w:name w:val="Body Text"/>
    <w:basedOn w:val="Normal"/>
    <w:semiHidden/>
    <w:rsid w:val="00CA7E14"/>
    <w:pPr>
      <w:jc w:val="both"/>
    </w:pPr>
    <w:rPr>
      <w:rFonts w:ascii="Arial" w:hAnsi="Arial" w:cs="Arial"/>
      <w:i/>
      <w:iCs/>
      <w:sz w:val="22"/>
    </w:rPr>
  </w:style>
  <w:style w:type="character" w:customStyle="1" w:styleId="rvts10">
    <w:name w:val="rvts10"/>
    <w:basedOn w:val="DefaultParagraphFont"/>
    <w:rsid w:val="00CA7E14"/>
  </w:style>
  <w:style w:type="character" w:customStyle="1" w:styleId="rvts13">
    <w:name w:val="rvts13"/>
    <w:basedOn w:val="DefaultParagraphFont"/>
    <w:rsid w:val="00CA7E14"/>
  </w:style>
  <w:style w:type="paragraph" w:styleId="NormalWeb">
    <w:name w:val="Normal (Web)"/>
    <w:aliases w:val="Normal (Web) Char"/>
    <w:basedOn w:val="Normal"/>
    <w:rsid w:val="00CA7E1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rvts11">
    <w:name w:val="rvts11"/>
    <w:basedOn w:val="DefaultParagraphFont"/>
    <w:rsid w:val="00CA7E14"/>
  </w:style>
  <w:style w:type="character" w:customStyle="1" w:styleId="rvts12">
    <w:name w:val="rvts12"/>
    <w:basedOn w:val="DefaultParagraphFont"/>
    <w:rsid w:val="00CA7E14"/>
  </w:style>
  <w:style w:type="paragraph" w:customStyle="1" w:styleId="PreformattedText">
    <w:name w:val="Preformatted Text"/>
    <w:basedOn w:val="Normal"/>
    <w:rsid w:val="00CA7E14"/>
    <w:pPr>
      <w:suppressAutoHyphens/>
    </w:pPr>
    <w:rPr>
      <w:rFonts w:ascii="Courier New" w:eastAsia="Courier New" w:hAnsi="Courier New"/>
      <w:sz w:val="20"/>
      <w:szCs w:val="20"/>
      <w:lang w:val="ro-RO" w:eastAsia="ar-SA"/>
    </w:rPr>
  </w:style>
  <w:style w:type="character" w:customStyle="1" w:styleId="noticetext">
    <w:name w:val="noticetext"/>
    <w:basedOn w:val="DefaultParagraphFont"/>
    <w:rsid w:val="00CA7E14"/>
  </w:style>
  <w:style w:type="character" w:styleId="FollowedHyperlink">
    <w:name w:val="FollowedHyperlink"/>
    <w:semiHidden/>
    <w:rsid w:val="00CA7E14"/>
    <w:rPr>
      <w:color w:val="800080"/>
      <w:u w:val="single"/>
    </w:rPr>
  </w:style>
  <w:style w:type="character" w:styleId="PageNumber">
    <w:name w:val="page number"/>
    <w:basedOn w:val="DefaultParagraphFont"/>
    <w:semiHidden/>
    <w:rsid w:val="00CA7E14"/>
  </w:style>
  <w:style w:type="paragraph" w:styleId="BalloonText">
    <w:name w:val="Balloon Text"/>
    <w:basedOn w:val="Normal"/>
    <w:link w:val="BalloonTextChar"/>
    <w:uiPriority w:val="99"/>
    <w:semiHidden/>
    <w:unhideWhenUsed/>
    <w:rsid w:val="004970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7086"/>
    <w:rPr>
      <w:rFonts w:ascii="Tahoma" w:hAnsi="Tahoma" w:cs="Tahoma"/>
      <w:sz w:val="16"/>
      <w:szCs w:val="16"/>
      <w:lang w:val="en-US" w:eastAsia="en-US"/>
    </w:rPr>
  </w:style>
  <w:style w:type="character" w:customStyle="1" w:styleId="FooterChar">
    <w:name w:val="Footer Char"/>
    <w:link w:val="Footer"/>
    <w:uiPriority w:val="99"/>
    <w:rsid w:val="004E74C3"/>
    <w:rPr>
      <w:sz w:val="24"/>
      <w:szCs w:val="24"/>
      <w:lang w:val="en-US" w:eastAsia="en-US"/>
    </w:rPr>
  </w:style>
  <w:style w:type="paragraph" w:customStyle="1" w:styleId="MediumGrid21">
    <w:name w:val="Medium Grid 21"/>
    <w:rsid w:val="004E74C3"/>
    <w:rPr>
      <w:rFonts w:ascii="Trebuchet MS" w:eastAsia="MS Mincho" w:hAnsi="Trebuchet MS" w:cs="Trebuchet MS"/>
      <w:sz w:val="18"/>
      <w:szCs w:val="18"/>
      <w:lang w:val="en-US" w:eastAsia="en-US"/>
    </w:rPr>
  </w:style>
  <w:style w:type="character" w:customStyle="1" w:styleId="labeldatatext1">
    <w:name w:val="labeldatatext1"/>
    <w:rsid w:val="009E00DB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uniqueidentificationcodelist1">
    <w:name w:val="uniqueidentificationcodelist1"/>
    <w:rsid w:val="009E00DB"/>
    <w:rPr>
      <w:color w:val="8B0000"/>
      <w:sz w:val="18"/>
      <w:szCs w:val="18"/>
    </w:rPr>
  </w:style>
  <w:style w:type="character" w:customStyle="1" w:styleId="rvts8">
    <w:name w:val="rvts8"/>
    <w:rsid w:val="00AE3CBF"/>
  </w:style>
  <w:style w:type="table" w:styleId="TableGrid">
    <w:name w:val="Table Grid"/>
    <w:basedOn w:val="TableNormal"/>
    <w:uiPriority w:val="59"/>
    <w:rsid w:val="00130C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833BD2"/>
    <w:rPr>
      <w:sz w:val="24"/>
      <w:szCs w:val="24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F76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97EF4"/>
    <w:rPr>
      <w:b/>
      <w:bCs/>
    </w:rPr>
  </w:style>
  <w:style w:type="paragraph" w:styleId="ListParagraph">
    <w:name w:val="List Paragraph"/>
    <w:basedOn w:val="Normal"/>
    <w:uiPriority w:val="34"/>
    <w:qFormat/>
    <w:rsid w:val="007F46BE"/>
    <w:pPr>
      <w:ind w:left="720"/>
      <w:contextualSpacing/>
    </w:pPr>
  </w:style>
  <w:style w:type="character" w:customStyle="1" w:styleId="padding-left-5">
    <w:name w:val="padding-left-5"/>
    <w:basedOn w:val="DefaultParagraphFont"/>
    <w:rsid w:val="00992F91"/>
  </w:style>
  <w:style w:type="character" w:customStyle="1" w:styleId="red">
    <w:name w:val="red"/>
    <w:basedOn w:val="DefaultParagraphFont"/>
    <w:rsid w:val="00992F91"/>
  </w:style>
  <w:style w:type="character" w:customStyle="1" w:styleId="ng-binding">
    <w:name w:val="ng-binding"/>
    <w:basedOn w:val="DefaultParagraphFont"/>
    <w:rsid w:val="00992F91"/>
  </w:style>
  <w:style w:type="paragraph" w:styleId="FootnoteText">
    <w:name w:val="footnote text"/>
    <w:basedOn w:val="Normal"/>
    <w:link w:val="FootnoteTextChar"/>
    <w:uiPriority w:val="99"/>
    <w:semiHidden/>
    <w:unhideWhenUsed/>
    <w:rsid w:val="0043661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661A"/>
    <w:rPr>
      <w:lang w:val="en-US" w:eastAsia="en-US"/>
    </w:rPr>
  </w:style>
  <w:style w:type="table" w:customStyle="1" w:styleId="TableGrid5">
    <w:name w:val="Table Grid5"/>
    <w:basedOn w:val="TableNormal"/>
    <w:next w:val="TableGrid"/>
    <w:uiPriority w:val="59"/>
    <w:rsid w:val="007356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tituie">
    <w:name w:val="Instituție"/>
    <w:basedOn w:val="Normal"/>
    <w:link w:val="InstituieChar"/>
    <w:qFormat/>
    <w:rsid w:val="00BB5115"/>
    <w:pPr>
      <w:spacing w:after="160" w:line="259" w:lineRule="auto"/>
    </w:pPr>
    <w:rPr>
      <w:rFonts w:ascii="Trajan Pro" w:eastAsia="Calibri" w:hAnsi="Trajan Pro"/>
      <w:sz w:val="32"/>
      <w:szCs w:val="32"/>
      <w:lang w:val="ro-RO"/>
    </w:rPr>
  </w:style>
  <w:style w:type="character" w:customStyle="1" w:styleId="InstituieChar">
    <w:name w:val="Instituție Char"/>
    <w:basedOn w:val="DefaultParagraphFont"/>
    <w:link w:val="Instituie"/>
    <w:rsid w:val="00BB5115"/>
    <w:rPr>
      <w:rFonts w:ascii="Trajan Pro" w:eastAsia="Calibri" w:hAnsi="Trajan Pro"/>
      <w:sz w:val="32"/>
      <w:szCs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4B0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9427B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2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4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0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EDEDE4"/>
            <w:right w:val="none" w:sz="0" w:space="0" w:color="auto"/>
          </w:divBdr>
          <w:divsChild>
            <w:div w:id="6084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1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7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26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6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0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32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4" w:color="E0E0E0"/>
            <w:right w:val="none" w:sz="0" w:space="0" w:color="auto"/>
          </w:divBdr>
          <w:divsChild>
            <w:div w:id="110002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03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2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49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5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8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95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78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338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43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579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8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8219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6400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423694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955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6403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2992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EDEDE4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37908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2274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0095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9769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375522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24508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395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020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8" w:color="EDEDE4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061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62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3059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8076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1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1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3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2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50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0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9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3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6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7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90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3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1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4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3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6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5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6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4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8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3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8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8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3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5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8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6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79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5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0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7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7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4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06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7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7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5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6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6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9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4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0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7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6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9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5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1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7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6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9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51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8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6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2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5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0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9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7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5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57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9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1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00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9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2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2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7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9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7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9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6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4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9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7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1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6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2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0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5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3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87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28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9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1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1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9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3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7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5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0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4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9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4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9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4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0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4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1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2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1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2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7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7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9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6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4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07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8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7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60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1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7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2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7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4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9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9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4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8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4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1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0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6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4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7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7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7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4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9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5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34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4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63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7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2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9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5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73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0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47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4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63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54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472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62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37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5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564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695647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00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555673">
                                      <w:marLeft w:val="-225"/>
                                      <w:marRight w:val="-22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380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70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3080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8" w:color="EDEDE4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4496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175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94106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6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7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1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5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59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8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27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7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58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83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5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46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1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1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6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8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14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4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6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5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4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3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4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3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1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2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2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1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ca.iancu@mdrap.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marinescuc\Application%20Data\Microsoft\Templates\Antet%20MDR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ED2AE-26C7-4648-97E7-945B3CF1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Antet MDRL</Template>
  <TotalTime>1162</TotalTime>
  <Pages>2</Pages>
  <Words>472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Directia de achizitii publice</vt:lpstr>
    </vt:vector>
  </TitlesOfParts>
  <Company>bauhaus</Company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Directia de achizitii publice</dc:title>
  <dc:creator>marinescuc</dc:creator>
  <cp:lastModifiedBy>Adela Ralea</cp:lastModifiedBy>
  <cp:revision>26</cp:revision>
  <cp:lastPrinted>2020-03-12T12:15:00Z</cp:lastPrinted>
  <dcterms:created xsi:type="dcterms:W3CDTF">2019-10-15T08:03:00Z</dcterms:created>
  <dcterms:modified xsi:type="dcterms:W3CDTF">2020-08-12T12:34:00Z</dcterms:modified>
</cp:coreProperties>
</file>