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9EF4F" w14:textId="77777777" w:rsidR="00094040" w:rsidRPr="00303934" w:rsidRDefault="00094040" w:rsidP="00303934">
      <w:pPr>
        <w:pStyle w:val="Footer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  <w:r w:rsidRPr="00303934">
        <w:rPr>
          <w:rFonts w:ascii="Trebuchet MS" w:hAnsi="Trebuchet MS" w:cs="Trebuchet MS"/>
          <w:b/>
          <w:sz w:val="22"/>
          <w:szCs w:val="22"/>
          <w:lang w:val="ro-RO"/>
        </w:rPr>
        <w:t xml:space="preserve">                                                                                        </w:t>
      </w:r>
    </w:p>
    <w:p w14:paraId="2E6E54DC" w14:textId="77777777" w:rsidR="00B25C33" w:rsidRPr="00303934" w:rsidRDefault="00094040" w:rsidP="00303934">
      <w:pPr>
        <w:tabs>
          <w:tab w:val="left" w:pos="7680"/>
        </w:tabs>
        <w:ind w:left="2880"/>
        <w:rPr>
          <w:rFonts w:ascii="Trebuchet MS" w:eastAsia="Calibri" w:hAnsi="Trebuchet MS"/>
          <w:b/>
          <w:color w:val="000000"/>
          <w:sz w:val="18"/>
          <w:szCs w:val="18"/>
          <w:lang w:val="ro-RO"/>
        </w:rPr>
      </w:pPr>
      <w:r w:rsidRPr="00303934">
        <w:rPr>
          <w:rFonts w:ascii="Trebuchet MS" w:hAnsi="Trebuchet MS" w:cs="Trebuchet MS"/>
          <w:b/>
          <w:sz w:val="22"/>
          <w:szCs w:val="22"/>
          <w:lang w:val="ro-RO"/>
        </w:rPr>
        <w:tab/>
      </w:r>
      <w:bookmarkStart w:id="0" w:name="_Hlk507742869"/>
      <w:r w:rsidR="00B25C33"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                   Direcția generală </w:t>
      </w:r>
      <w:proofErr w:type="spellStart"/>
      <w:r w:rsidR="00B25C33"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>achiziţii</w:t>
      </w:r>
      <w:proofErr w:type="spellEnd"/>
      <w:r w:rsidR="00B25C33"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Tel:  +40 372 111 432</w:t>
      </w:r>
    </w:p>
    <w:p w14:paraId="59BA4760" w14:textId="77777777" w:rsidR="00B25C33" w:rsidRPr="00303934" w:rsidRDefault="00B25C33" w:rsidP="00303934">
      <w:pPr>
        <w:tabs>
          <w:tab w:val="left" w:pos="7680"/>
        </w:tabs>
        <w:rPr>
          <w:rFonts w:ascii="Trebuchet MS" w:eastAsia="Calibri" w:hAnsi="Trebuchet MS"/>
          <w:b/>
          <w:color w:val="000000"/>
          <w:sz w:val="18"/>
          <w:szCs w:val="18"/>
          <w:lang w:val="ro-RO"/>
        </w:rPr>
      </w:pP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           Serviciul </w:t>
      </w:r>
      <w:proofErr w:type="spellStart"/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>Achiziţii</w:t>
      </w:r>
      <w:proofErr w:type="spellEnd"/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>,                                                      Fax: +40 372 111 445</w:t>
      </w:r>
    </w:p>
    <w:p w14:paraId="5A510457" w14:textId="7A505113" w:rsidR="00B25C33" w:rsidRPr="00303934" w:rsidRDefault="00B25C33" w:rsidP="00303934">
      <w:pPr>
        <w:tabs>
          <w:tab w:val="left" w:pos="7377"/>
          <w:tab w:val="left" w:pos="7680"/>
        </w:tabs>
        <w:rPr>
          <w:rFonts w:ascii="Trebuchet MS" w:eastAsia="Calibri" w:hAnsi="Trebuchet MS"/>
          <w:b/>
          <w:color w:val="000000"/>
          <w:sz w:val="18"/>
          <w:szCs w:val="18"/>
          <w:lang w:val="ro-RO"/>
        </w:rPr>
      </w:pP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           Bd. Libertății nr. 16, </w:t>
      </w: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ab/>
        <w:t>www.m</w:t>
      </w:r>
      <w:r w:rsidR="004130FA"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>lpda</w:t>
      </w: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>.gov.ro</w:t>
      </w:r>
    </w:p>
    <w:p w14:paraId="71206EF8" w14:textId="77777777" w:rsidR="00B25C33" w:rsidRPr="00303934" w:rsidRDefault="00B25C33" w:rsidP="00303934">
      <w:pPr>
        <w:tabs>
          <w:tab w:val="left" w:pos="7680"/>
        </w:tabs>
        <w:rPr>
          <w:rFonts w:ascii="Trebuchet MS" w:eastAsia="Calibri" w:hAnsi="Trebuchet MS"/>
          <w:b/>
          <w:color w:val="000000"/>
          <w:sz w:val="18"/>
          <w:szCs w:val="18"/>
          <w:lang w:val="ro-RO"/>
        </w:rPr>
      </w:pP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           Latura Nord, sector 5, București,</w:t>
      </w: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ab/>
      </w:r>
    </w:p>
    <w:p w14:paraId="044E197B" w14:textId="77777777" w:rsidR="00B25C33" w:rsidRPr="00303934" w:rsidRDefault="00B25C33" w:rsidP="00303934">
      <w:pPr>
        <w:tabs>
          <w:tab w:val="left" w:pos="284"/>
        </w:tabs>
        <w:ind w:right="60"/>
        <w:rPr>
          <w:rFonts w:ascii="Trebuchet MS" w:eastAsia="Calibri" w:hAnsi="Trebuchet MS"/>
          <w:b/>
          <w:color w:val="000000"/>
          <w:sz w:val="18"/>
          <w:szCs w:val="18"/>
          <w:lang w:val="ro-RO"/>
        </w:rPr>
      </w:pP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           cod poștal 050706      </w:t>
      </w:r>
    </w:p>
    <w:p w14:paraId="4334410D" w14:textId="77777777" w:rsidR="00B25C33" w:rsidRPr="00303934" w:rsidRDefault="00B25C33" w:rsidP="00303934">
      <w:pPr>
        <w:tabs>
          <w:tab w:val="left" w:pos="284"/>
        </w:tabs>
        <w:ind w:left="6088" w:right="60"/>
        <w:rPr>
          <w:rFonts w:ascii="Trebuchet MS" w:eastAsia="Calibri" w:hAnsi="Trebuchet MS"/>
          <w:b/>
          <w:color w:val="000000"/>
          <w:sz w:val="18"/>
          <w:szCs w:val="18"/>
          <w:lang w:val="ro-RO"/>
        </w:rPr>
      </w:pPr>
      <w:r w:rsidRPr="00303934">
        <w:rPr>
          <w:rFonts w:ascii="Trebuchet MS" w:eastAsia="Calibri" w:hAnsi="Trebuchet MS"/>
          <w:b/>
          <w:color w:val="000000"/>
          <w:sz w:val="18"/>
          <w:szCs w:val="18"/>
          <w:lang w:val="ro-RO"/>
        </w:rPr>
        <w:t xml:space="preserve">                                                       </w:t>
      </w:r>
    </w:p>
    <w:p w14:paraId="46B0607F" w14:textId="569515BF" w:rsidR="00B25C33" w:rsidRPr="00303934" w:rsidRDefault="00B25C33" w:rsidP="00303934">
      <w:pPr>
        <w:tabs>
          <w:tab w:val="left" w:pos="284"/>
        </w:tabs>
        <w:ind w:right="60"/>
        <w:rPr>
          <w:rFonts w:ascii="Trebuchet MS" w:hAnsi="Trebuchet MS" w:cs="Calibri"/>
          <w:b/>
          <w:bCs/>
          <w:iCs/>
          <w:sz w:val="22"/>
          <w:szCs w:val="22"/>
          <w:lang w:val="ro-RO"/>
        </w:rPr>
      </w:pPr>
      <w:r w:rsidRPr="00303934">
        <w:rPr>
          <w:rFonts w:ascii="Trebuchet MS" w:hAnsi="Trebuchet MS" w:cs="Calibri"/>
          <w:bCs/>
          <w:iCs/>
          <w:sz w:val="22"/>
          <w:szCs w:val="22"/>
          <w:lang w:val="ro-RO"/>
        </w:rPr>
        <w:t xml:space="preserve">   </w:t>
      </w:r>
      <w:r w:rsidRPr="00303934">
        <w:rPr>
          <w:rFonts w:ascii="Trebuchet MS" w:hAnsi="Trebuchet MS" w:cs="Calibri"/>
          <w:b/>
          <w:bCs/>
          <w:iCs/>
          <w:sz w:val="22"/>
          <w:szCs w:val="22"/>
          <w:lang w:val="ro-RO"/>
        </w:rPr>
        <w:t>Nr.:</w:t>
      </w:r>
      <w:r w:rsidRPr="00303934">
        <w:rPr>
          <w:rFonts w:ascii="Trebuchet MS" w:hAnsi="Trebuchet MS"/>
          <w:b/>
          <w:lang w:val="ro-RO"/>
        </w:rPr>
        <w:t xml:space="preserve"> </w:t>
      </w:r>
      <w:r w:rsidR="00303934" w:rsidRPr="00303934">
        <w:rPr>
          <w:rFonts w:ascii="Trebuchet MS" w:hAnsi="Trebuchet MS"/>
          <w:b/>
          <w:lang w:val="ro-RO"/>
        </w:rPr>
        <w:t>89910</w:t>
      </w:r>
      <w:r w:rsidRPr="00303934">
        <w:rPr>
          <w:rFonts w:ascii="Trebuchet MS" w:hAnsi="Trebuchet MS" w:cs="Calibri"/>
          <w:b/>
          <w:bCs/>
          <w:iCs/>
          <w:sz w:val="22"/>
          <w:szCs w:val="22"/>
          <w:lang w:val="ro-RO"/>
        </w:rPr>
        <w:t>/</w:t>
      </w:r>
      <w:r w:rsidR="00303934" w:rsidRPr="00303934">
        <w:rPr>
          <w:rFonts w:ascii="Trebuchet MS" w:hAnsi="Trebuchet MS" w:cs="Calibri"/>
          <w:b/>
          <w:bCs/>
          <w:iCs/>
          <w:sz w:val="22"/>
          <w:szCs w:val="22"/>
          <w:lang w:val="ro-RO"/>
        </w:rPr>
        <w:t>30</w:t>
      </w:r>
      <w:r w:rsidRPr="00303934">
        <w:rPr>
          <w:rFonts w:ascii="Trebuchet MS" w:hAnsi="Trebuchet MS" w:cs="Calibri"/>
          <w:b/>
          <w:bCs/>
          <w:iCs/>
          <w:sz w:val="22"/>
          <w:szCs w:val="22"/>
          <w:lang w:val="ro-RO"/>
        </w:rPr>
        <w:t>.0</w:t>
      </w:r>
      <w:r w:rsidR="00303934" w:rsidRPr="00303934">
        <w:rPr>
          <w:rFonts w:ascii="Trebuchet MS" w:hAnsi="Trebuchet MS" w:cs="Calibri"/>
          <w:b/>
          <w:bCs/>
          <w:iCs/>
          <w:sz w:val="22"/>
          <w:szCs w:val="22"/>
          <w:lang w:val="ro-RO"/>
        </w:rPr>
        <w:t>6</w:t>
      </w:r>
      <w:r w:rsidRPr="00303934">
        <w:rPr>
          <w:rFonts w:ascii="Trebuchet MS" w:hAnsi="Trebuchet MS" w:cs="Calibri"/>
          <w:b/>
          <w:bCs/>
          <w:iCs/>
          <w:sz w:val="22"/>
          <w:szCs w:val="22"/>
          <w:lang w:val="ro-RO"/>
        </w:rPr>
        <w:t>.2020</w:t>
      </w:r>
    </w:p>
    <w:p w14:paraId="7772BAA1" w14:textId="77777777" w:rsidR="00A165B8" w:rsidRPr="00303934" w:rsidRDefault="00A165B8" w:rsidP="00303934">
      <w:pPr>
        <w:pStyle w:val="Footer"/>
        <w:tabs>
          <w:tab w:val="clear" w:pos="4320"/>
          <w:tab w:val="clear" w:pos="8640"/>
          <w:tab w:val="center" w:pos="1701"/>
          <w:tab w:val="right" w:pos="9923"/>
        </w:tabs>
        <w:rPr>
          <w:rStyle w:val="rvts10"/>
          <w:rFonts w:ascii="Trebuchet MS" w:hAnsi="Trebuchet MS" w:cs="Trebuchet MS"/>
          <w:sz w:val="22"/>
          <w:szCs w:val="22"/>
          <w:lang w:val="ro-RO"/>
        </w:rPr>
      </w:pPr>
    </w:p>
    <w:p w14:paraId="076EB22B" w14:textId="77777777" w:rsidR="00094040" w:rsidRPr="00303934" w:rsidRDefault="00094040" w:rsidP="00303934">
      <w:pPr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p w14:paraId="1D791B82" w14:textId="77777777" w:rsidR="00522A21" w:rsidRPr="00303934" w:rsidRDefault="00522A21" w:rsidP="00303934">
      <w:pPr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bookmarkEnd w:id="0"/>
    <w:p w14:paraId="3CB5E2E1" w14:textId="77777777" w:rsidR="00094040" w:rsidRPr="00303934" w:rsidRDefault="00094040" w:rsidP="00303934">
      <w:pPr>
        <w:ind w:right="-1"/>
        <w:jc w:val="center"/>
        <w:rPr>
          <w:rFonts w:ascii="Trebuchet MS" w:hAnsi="Trebuchet MS" w:cs="Calibri"/>
          <w:b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sz w:val="22"/>
          <w:szCs w:val="22"/>
          <w:lang w:val="ro-RO"/>
        </w:rPr>
        <w:t>INVITAŢIE DE PARTICIPARE</w:t>
      </w:r>
    </w:p>
    <w:p w14:paraId="28CDA19D" w14:textId="77777777" w:rsidR="00094040" w:rsidRPr="00303934" w:rsidRDefault="00094040" w:rsidP="00303934">
      <w:pPr>
        <w:ind w:right="-1"/>
        <w:rPr>
          <w:rFonts w:ascii="Trebuchet MS" w:hAnsi="Trebuchet MS" w:cs="Calibri"/>
          <w:sz w:val="22"/>
          <w:szCs w:val="22"/>
          <w:lang w:val="ro-RO"/>
        </w:rPr>
      </w:pPr>
    </w:p>
    <w:p w14:paraId="73BDCFA3" w14:textId="77777777" w:rsidR="00094040" w:rsidRPr="00303934" w:rsidRDefault="00094040" w:rsidP="00303934">
      <w:pPr>
        <w:ind w:right="-1"/>
        <w:rPr>
          <w:rFonts w:ascii="Trebuchet MS" w:hAnsi="Trebuchet MS" w:cs="Calibri"/>
          <w:sz w:val="22"/>
          <w:szCs w:val="22"/>
          <w:lang w:val="ro-RO"/>
        </w:rPr>
      </w:pPr>
    </w:p>
    <w:p w14:paraId="052FFFE8" w14:textId="77777777" w:rsidR="00522A21" w:rsidRPr="00303934" w:rsidRDefault="00522A21" w:rsidP="00303934">
      <w:pPr>
        <w:ind w:right="-1"/>
        <w:rPr>
          <w:rFonts w:ascii="Trebuchet MS" w:hAnsi="Trebuchet MS" w:cs="Calibri"/>
          <w:sz w:val="22"/>
          <w:szCs w:val="22"/>
          <w:lang w:val="ro-RO"/>
        </w:rPr>
      </w:pPr>
    </w:p>
    <w:p w14:paraId="53D3849E" w14:textId="77777777" w:rsidR="00094040" w:rsidRPr="00303934" w:rsidRDefault="00094040" w:rsidP="00303934">
      <w:pPr>
        <w:ind w:right="-1"/>
        <w:rPr>
          <w:rFonts w:ascii="Trebuchet MS" w:hAnsi="Trebuchet MS"/>
          <w:b/>
          <w:sz w:val="22"/>
          <w:szCs w:val="22"/>
          <w:lang w:val="ro-RO" w:eastAsia="ro-RO"/>
        </w:rPr>
      </w:pPr>
      <w:r w:rsidRPr="00303934">
        <w:rPr>
          <w:rFonts w:ascii="Trebuchet MS" w:hAnsi="Trebuchet MS"/>
          <w:b/>
          <w:sz w:val="22"/>
          <w:szCs w:val="22"/>
          <w:lang w:val="ro-RO" w:eastAsia="ro-RO"/>
        </w:rPr>
        <w:t xml:space="preserve">           CĂTRE OPERATORII ECONOMICI INTERESAŢI</w:t>
      </w:r>
      <w:r w:rsidR="00457794" w:rsidRPr="00303934">
        <w:rPr>
          <w:rFonts w:ascii="Trebuchet MS" w:hAnsi="Trebuchet MS"/>
          <w:b/>
          <w:sz w:val="22"/>
          <w:szCs w:val="22"/>
          <w:lang w:val="ro-RO" w:eastAsia="ro-RO"/>
        </w:rPr>
        <w:t>,</w:t>
      </w:r>
    </w:p>
    <w:p w14:paraId="74938A85" w14:textId="77777777" w:rsidR="00094040" w:rsidRPr="00303934" w:rsidRDefault="00094040" w:rsidP="00303934">
      <w:pPr>
        <w:ind w:right="-1"/>
        <w:rPr>
          <w:rFonts w:ascii="Trebuchet MS" w:hAnsi="Trebuchet MS"/>
          <w:b/>
          <w:sz w:val="22"/>
          <w:szCs w:val="22"/>
          <w:lang w:val="ro-RO" w:eastAsia="ro-RO"/>
        </w:rPr>
      </w:pPr>
    </w:p>
    <w:p w14:paraId="53204F97" w14:textId="08749D2E" w:rsidR="00FD1DDA" w:rsidRPr="00303934" w:rsidRDefault="00094040" w:rsidP="00303934">
      <w:pPr>
        <w:ind w:firstLine="708"/>
        <w:jc w:val="both"/>
        <w:rPr>
          <w:rFonts w:ascii="Trebuchet MS" w:hAnsi="Trebuchet MS" w:cs="Calibri"/>
          <w:sz w:val="22"/>
          <w:szCs w:val="22"/>
          <w:lang w:val="ro-RO"/>
        </w:rPr>
      </w:pPr>
      <w:bookmarkStart w:id="1" w:name="_Hlk510080176"/>
      <w:bookmarkStart w:id="2" w:name="_Hlk496264738"/>
      <w:r w:rsidRPr="00303934">
        <w:rPr>
          <w:rFonts w:ascii="Trebuchet MS" w:hAnsi="Trebuchet MS" w:cs="Calibri"/>
          <w:sz w:val="22"/>
          <w:szCs w:val="22"/>
          <w:lang w:val="ro-RO"/>
        </w:rPr>
        <w:t xml:space="preserve">Prin prezenta, vă aducem la </w:t>
      </w:r>
      <w:proofErr w:type="spellStart"/>
      <w:r w:rsidRPr="00303934">
        <w:rPr>
          <w:rFonts w:ascii="Trebuchet MS" w:hAnsi="Trebuchet MS" w:cs="Calibri"/>
          <w:sz w:val="22"/>
          <w:szCs w:val="22"/>
          <w:lang w:val="ro-RO"/>
        </w:rPr>
        <w:t>cunoştinţă</w:t>
      </w:r>
      <w:proofErr w:type="spellEnd"/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că </w:t>
      </w:r>
      <w:r w:rsidR="00B25C33" w:rsidRPr="00303934">
        <w:rPr>
          <w:rFonts w:ascii="Trebuchet MS" w:eastAsia="Calibri" w:hAnsi="Trebuchet MS"/>
          <w:bCs/>
          <w:sz w:val="22"/>
          <w:szCs w:val="22"/>
          <w:lang w:val="ro-RO"/>
        </w:rPr>
        <w:t>Ministerul Lucrărilor Publice, Dezvoltării și Administrației</w:t>
      </w: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este interesat </w:t>
      </w:r>
      <w:r w:rsidR="0073395E" w:rsidRPr="0073395E">
        <w:rPr>
          <w:rFonts w:ascii="Trebuchet MS" w:hAnsi="Trebuchet MS"/>
          <w:sz w:val="22"/>
          <w:szCs w:val="22"/>
          <w:lang w:val="ro-RO"/>
        </w:rPr>
        <w:t>să achiziționeze</w:t>
      </w:r>
      <w:r w:rsidR="0073395E">
        <w:rPr>
          <w:lang w:val="ro-RO"/>
        </w:rPr>
        <w:t xml:space="preserve"> </w:t>
      </w: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</w:t>
      </w:r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echipamente și accesorii de birou </w:t>
      </w:r>
      <w:proofErr w:type="spellStart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şi</w:t>
      </w:r>
      <w:proofErr w:type="spellEnd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a unui aparat </w:t>
      </w:r>
      <w:proofErr w:type="spellStart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foto</w:t>
      </w:r>
      <w:proofErr w:type="spellEnd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necesare pentru implementarea proiectului „Consolidarea capacității instituționale a </w:t>
      </w:r>
      <w:proofErr w:type="spellStart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autorităţilor</w:t>
      </w:r>
      <w:proofErr w:type="spellEnd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</w:t>
      </w:r>
      <w:proofErr w:type="spellStart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administraţiei</w:t>
      </w:r>
      <w:proofErr w:type="spellEnd"/>
      <w:r w:rsidR="00B25C33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publice centrale cu atribuții în domeniu, în vederea creșterii calității serviciului public de poliție locală</w:t>
      </w:r>
      <w:r w:rsidR="003203C2" w:rsidRPr="00303934">
        <w:rPr>
          <w:rFonts w:ascii="Trebuchet MS" w:hAnsi="Trebuchet MS" w:cs="Calibri"/>
          <w:b/>
          <w:sz w:val="22"/>
          <w:szCs w:val="22"/>
          <w:lang w:val="ro-RO"/>
        </w:rPr>
        <w:t>” - cod SIPOCA 722</w:t>
      </w:r>
      <w:r w:rsidRPr="00303934">
        <w:rPr>
          <w:rFonts w:ascii="Trebuchet MS" w:hAnsi="Trebuchet MS" w:cs="Calibri"/>
          <w:b/>
          <w:sz w:val="22"/>
          <w:szCs w:val="22"/>
          <w:lang w:val="ro-RO"/>
        </w:rPr>
        <w:t xml:space="preserve">, </w:t>
      </w: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în conformitate cu prevederile art. 7 alin. </w:t>
      </w:r>
      <w:r w:rsidR="00B25C33" w:rsidRPr="00303934">
        <w:rPr>
          <w:rFonts w:ascii="Trebuchet MS" w:hAnsi="Trebuchet MS" w:cs="Calibri"/>
          <w:sz w:val="22"/>
          <w:szCs w:val="22"/>
          <w:lang w:val="ro-RO"/>
        </w:rPr>
        <w:t>(</w:t>
      </w:r>
      <w:r w:rsidRPr="00303934">
        <w:rPr>
          <w:rFonts w:ascii="Trebuchet MS" w:hAnsi="Trebuchet MS" w:cs="Calibri"/>
          <w:sz w:val="22"/>
          <w:szCs w:val="22"/>
          <w:lang w:val="ro-RO"/>
        </w:rPr>
        <w:t>5</w:t>
      </w:r>
      <w:r w:rsidR="00B25C33" w:rsidRPr="00303934">
        <w:rPr>
          <w:rFonts w:ascii="Trebuchet MS" w:hAnsi="Trebuchet MS" w:cs="Calibri"/>
          <w:sz w:val="22"/>
          <w:szCs w:val="22"/>
          <w:lang w:val="ro-RO"/>
        </w:rPr>
        <w:t>)</w:t>
      </w: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, </w:t>
      </w:r>
      <w:r w:rsidRPr="00303934">
        <w:rPr>
          <w:rFonts w:ascii="Trebuchet MS" w:hAnsi="Trebuchet MS" w:cs="Calibri"/>
          <w:color w:val="000000"/>
          <w:sz w:val="22"/>
          <w:szCs w:val="22"/>
          <w:lang w:val="ro-RO"/>
        </w:rPr>
        <w:t xml:space="preserve">din Legea nr. 98/2016 </w:t>
      </w:r>
      <w:r w:rsidRPr="00303934">
        <w:rPr>
          <w:rFonts w:ascii="Trebuchet MS" w:hAnsi="Trebuchet MS" w:cs="Calibri"/>
          <w:iCs/>
          <w:color w:val="000000"/>
          <w:sz w:val="22"/>
          <w:szCs w:val="22"/>
          <w:lang w:val="ro-RO"/>
        </w:rPr>
        <w:t xml:space="preserve">privind </w:t>
      </w:r>
      <w:proofErr w:type="spellStart"/>
      <w:r w:rsidRPr="00303934">
        <w:rPr>
          <w:rFonts w:ascii="Trebuchet MS" w:hAnsi="Trebuchet MS" w:cs="Calibri"/>
          <w:iCs/>
          <w:color w:val="000000"/>
          <w:sz w:val="22"/>
          <w:szCs w:val="22"/>
          <w:lang w:val="ro-RO"/>
        </w:rPr>
        <w:t>achiziţiile</w:t>
      </w:r>
      <w:proofErr w:type="spellEnd"/>
      <w:r w:rsidRPr="00303934">
        <w:rPr>
          <w:rFonts w:ascii="Trebuchet MS" w:hAnsi="Trebuchet MS" w:cs="Calibri"/>
          <w:iCs/>
          <w:color w:val="000000"/>
          <w:sz w:val="22"/>
          <w:szCs w:val="22"/>
          <w:lang w:val="ro-RO"/>
        </w:rPr>
        <w:t xml:space="preserve"> publice</w:t>
      </w: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</w:t>
      </w:r>
      <w:proofErr w:type="spellStart"/>
      <w:r w:rsidRPr="00303934">
        <w:rPr>
          <w:rFonts w:ascii="Trebuchet MS" w:hAnsi="Trebuchet MS" w:cs="Calibri"/>
          <w:sz w:val="22"/>
          <w:szCs w:val="22"/>
          <w:lang w:val="ro-RO"/>
        </w:rPr>
        <w:t>şi</w:t>
      </w:r>
      <w:proofErr w:type="spellEnd"/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cu prevederile art. 43  alin. </w:t>
      </w:r>
      <w:r w:rsidR="00B25C33" w:rsidRPr="00303934">
        <w:rPr>
          <w:rFonts w:ascii="Trebuchet MS" w:hAnsi="Trebuchet MS" w:cs="Calibri"/>
          <w:sz w:val="22"/>
          <w:szCs w:val="22"/>
          <w:lang w:val="ro-RO"/>
        </w:rPr>
        <w:t>(</w:t>
      </w:r>
      <w:r w:rsidRPr="00303934">
        <w:rPr>
          <w:rFonts w:ascii="Trebuchet MS" w:hAnsi="Trebuchet MS" w:cs="Calibri"/>
          <w:sz w:val="22"/>
          <w:szCs w:val="22"/>
          <w:lang w:val="ro-RO"/>
        </w:rPr>
        <w:t>2</w:t>
      </w:r>
      <w:r w:rsidR="00B25C33" w:rsidRPr="00303934">
        <w:rPr>
          <w:rFonts w:ascii="Trebuchet MS" w:hAnsi="Trebuchet MS" w:cs="Calibri"/>
          <w:sz w:val="22"/>
          <w:szCs w:val="22"/>
          <w:lang w:val="ro-RO"/>
        </w:rPr>
        <w:t>)</w:t>
      </w:r>
      <w:r w:rsidR="00FD1DDA" w:rsidRPr="00303934">
        <w:rPr>
          <w:rFonts w:ascii="Trebuchet MS" w:hAnsi="Trebuchet MS" w:cs="Calibri"/>
          <w:sz w:val="22"/>
          <w:szCs w:val="22"/>
          <w:lang w:val="ro-RO"/>
        </w:rPr>
        <w:t>, din HG nr. 395/2016</w:t>
      </w:r>
      <w:r w:rsidR="00FD1DDA" w:rsidRPr="00303934">
        <w:rPr>
          <w:rFonts w:ascii="Trebuchet MS" w:hAnsi="Trebuchet MS" w:cs="Calibri"/>
          <w:bCs/>
          <w:kern w:val="1"/>
          <w:sz w:val="22"/>
          <w:szCs w:val="22"/>
          <w:lang w:val="ro-RO" w:eastAsia="ar-SA"/>
        </w:rPr>
        <w:t xml:space="preserve"> privind aprobarea normelor metodologice de aplicare a prevederilor referitoare la atribuirea contractelor de achiziție publică,</w:t>
      </w:r>
      <w:r w:rsidR="00FD1DDA" w:rsidRPr="00303934">
        <w:rPr>
          <w:rFonts w:ascii="Trebuchet MS" w:hAnsi="Trebuchet MS" w:cs="Calibri"/>
          <w:kern w:val="1"/>
          <w:sz w:val="22"/>
          <w:szCs w:val="22"/>
          <w:lang w:val="ro-RO" w:eastAsia="ar-SA"/>
        </w:rPr>
        <w:t xml:space="preserve"> cu modificările și completările ulterioare</w:t>
      </w:r>
      <w:r w:rsidR="00FD1DDA" w:rsidRPr="00303934">
        <w:rPr>
          <w:rFonts w:ascii="Trebuchet MS" w:hAnsi="Trebuchet MS" w:cs="Calibri"/>
          <w:sz w:val="22"/>
          <w:szCs w:val="22"/>
          <w:lang w:val="ro-RO"/>
        </w:rPr>
        <w:t>, după cum urmează:</w:t>
      </w:r>
    </w:p>
    <w:p w14:paraId="22A032C1" w14:textId="38547578" w:rsidR="00FD1DDA" w:rsidRPr="00303934" w:rsidRDefault="00FD1DDA" w:rsidP="00303934">
      <w:pPr>
        <w:ind w:firstLine="708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Style w:val="CommentReference"/>
          <w:rFonts w:ascii="Trebuchet MS" w:hAnsi="Trebuchet MS"/>
          <w:sz w:val="22"/>
          <w:szCs w:val="22"/>
          <w:lang w:val="ro-RO"/>
        </w:rPr>
        <w:t xml:space="preserve">   1</w:t>
      </w: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. </w:t>
      </w:r>
      <w:proofErr w:type="spellStart"/>
      <w:r w:rsidRPr="00303934">
        <w:rPr>
          <w:rFonts w:ascii="Trebuchet MS" w:hAnsi="Trebuchet MS" w:cs="Calibri"/>
          <w:sz w:val="22"/>
          <w:szCs w:val="22"/>
          <w:lang w:val="ro-RO"/>
        </w:rPr>
        <w:t>Distrugator</w:t>
      </w:r>
      <w:proofErr w:type="spellEnd"/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documente: 3 buc.</w:t>
      </w:r>
    </w:p>
    <w:p w14:paraId="76C7D187" w14:textId="0B319620" w:rsidR="00FD1DDA" w:rsidRPr="00303934" w:rsidRDefault="00FD1DDA" w:rsidP="00303934">
      <w:pPr>
        <w:ind w:firstLine="708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  2. Mașină îndosariat</w:t>
      </w:r>
      <w:r w:rsidRPr="00303934">
        <w:rPr>
          <w:rFonts w:ascii="Trebuchet MS" w:hAnsi="Trebuchet MS" w:cs="Calibri"/>
          <w:sz w:val="22"/>
          <w:szCs w:val="22"/>
          <w:lang w:val="ro-RO"/>
        </w:rPr>
        <w:tab/>
        <w:t>: 1 buc.</w:t>
      </w:r>
    </w:p>
    <w:p w14:paraId="5B360A73" w14:textId="5C2E7ADF" w:rsidR="00094040" w:rsidRPr="00303934" w:rsidRDefault="00FD1DDA" w:rsidP="00303934">
      <w:pPr>
        <w:ind w:firstLine="708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  3. Aparat </w:t>
      </w:r>
      <w:proofErr w:type="spellStart"/>
      <w:r w:rsidRPr="00303934">
        <w:rPr>
          <w:rFonts w:ascii="Trebuchet MS" w:hAnsi="Trebuchet MS" w:cs="Calibri"/>
          <w:sz w:val="22"/>
          <w:szCs w:val="22"/>
          <w:lang w:val="ro-RO"/>
        </w:rPr>
        <w:t>foto</w:t>
      </w:r>
      <w:proofErr w:type="spellEnd"/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digital: 1 buc</w:t>
      </w:r>
    </w:p>
    <w:p w14:paraId="0654A322" w14:textId="77777777" w:rsidR="00FD1DDA" w:rsidRPr="00303934" w:rsidRDefault="00FD1DDA" w:rsidP="00303934">
      <w:pPr>
        <w:ind w:firstLine="708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6572F4E5" w14:textId="44FBEE18" w:rsidR="00B25C33" w:rsidRPr="00303934" w:rsidRDefault="00094040" w:rsidP="00303934">
      <w:pPr>
        <w:tabs>
          <w:tab w:val="left" w:pos="567"/>
        </w:tabs>
        <w:jc w:val="both"/>
        <w:rPr>
          <w:rFonts w:ascii="Trebuchet MS" w:hAnsi="Trebuchet MS"/>
          <w:bCs/>
          <w:iCs/>
          <w:sz w:val="22"/>
          <w:szCs w:val="22"/>
          <w:lang w:val="ro-RO"/>
        </w:rPr>
      </w:pPr>
      <w:r w:rsidRPr="00303934">
        <w:rPr>
          <w:rFonts w:ascii="Trebuchet MS" w:hAnsi="Trebuchet MS"/>
          <w:b/>
          <w:bCs/>
          <w:sz w:val="22"/>
          <w:szCs w:val="22"/>
          <w:lang w:val="ro-RO"/>
        </w:rPr>
        <w:t xml:space="preserve">Cod/Coduri CPV: </w:t>
      </w:r>
      <w:r w:rsidR="00B25C33" w:rsidRPr="00303934">
        <w:rPr>
          <w:rFonts w:ascii="Trebuchet MS" w:hAnsi="Trebuchet MS"/>
          <w:b/>
          <w:bCs/>
          <w:sz w:val="22"/>
          <w:szCs w:val="22"/>
          <w:lang w:val="ro-RO"/>
        </w:rPr>
        <w:t xml:space="preserve"> </w:t>
      </w:r>
      <w:r w:rsidR="00B25C33" w:rsidRPr="00303934">
        <w:rPr>
          <w:rFonts w:ascii="Trebuchet MS" w:hAnsi="Trebuchet MS"/>
          <w:bCs/>
          <w:sz w:val="22"/>
          <w:szCs w:val="22"/>
          <w:lang w:val="ro-RO"/>
        </w:rPr>
        <w:t>-</w:t>
      </w:r>
      <w:r w:rsidR="00B25C33" w:rsidRPr="00303934">
        <w:rPr>
          <w:rFonts w:ascii="Trebuchet MS" w:hAnsi="Trebuchet MS"/>
          <w:b/>
          <w:bCs/>
          <w:sz w:val="22"/>
          <w:szCs w:val="22"/>
          <w:lang w:val="ro-RO"/>
        </w:rPr>
        <w:t xml:space="preserve"> </w:t>
      </w:r>
      <w:r w:rsidR="00B25C33" w:rsidRPr="00303934">
        <w:rPr>
          <w:rFonts w:ascii="Trebuchet MS" w:hAnsi="Trebuchet MS"/>
          <w:bCs/>
          <w:iCs/>
          <w:sz w:val="22"/>
          <w:szCs w:val="22"/>
          <w:lang w:val="ro-RO"/>
        </w:rPr>
        <w:t xml:space="preserve">30190000-7 Diverse </w:t>
      </w:r>
      <w:proofErr w:type="spellStart"/>
      <w:r w:rsidR="00B25C33" w:rsidRPr="00303934">
        <w:rPr>
          <w:rFonts w:ascii="Trebuchet MS" w:hAnsi="Trebuchet MS"/>
          <w:bCs/>
          <w:iCs/>
          <w:sz w:val="22"/>
          <w:szCs w:val="22"/>
          <w:lang w:val="ro-RO"/>
        </w:rPr>
        <w:t>maşini</w:t>
      </w:r>
      <w:proofErr w:type="spellEnd"/>
      <w:r w:rsidR="00B25C33" w:rsidRPr="00303934">
        <w:rPr>
          <w:rFonts w:ascii="Trebuchet MS" w:hAnsi="Trebuchet MS"/>
          <w:bCs/>
          <w:iCs/>
          <w:sz w:val="22"/>
          <w:szCs w:val="22"/>
          <w:lang w:val="ro-RO"/>
        </w:rPr>
        <w:t xml:space="preserve">, echipamente </w:t>
      </w:r>
      <w:proofErr w:type="spellStart"/>
      <w:r w:rsidR="00B25C33" w:rsidRPr="00303934">
        <w:rPr>
          <w:rFonts w:ascii="Trebuchet MS" w:hAnsi="Trebuchet MS"/>
          <w:bCs/>
          <w:iCs/>
          <w:sz w:val="22"/>
          <w:szCs w:val="22"/>
          <w:lang w:val="ro-RO"/>
        </w:rPr>
        <w:t>şi</w:t>
      </w:r>
      <w:proofErr w:type="spellEnd"/>
      <w:r w:rsidR="00B25C33" w:rsidRPr="00303934">
        <w:rPr>
          <w:rFonts w:ascii="Trebuchet MS" w:hAnsi="Trebuchet MS"/>
          <w:bCs/>
          <w:iCs/>
          <w:sz w:val="22"/>
          <w:szCs w:val="22"/>
          <w:lang w:val="ro-RO"/>
        </w:rPr>
        <w:t xml:space="preserve"> accesorii de birou,</w:t>
      </w:r>
    </w:p>
    <w:p w14:paraId="0629E98F" w14:textId="6280361F" w:rsidR="00B25C33" w:rsidRPr="00303934" w:rsidRDefault="00B25C33" w:rsidP="00303934">
      <w:pPr>
        <w:tabs>
          <w:tab w:val="left" w:pos="567"/>
        </w:tabs>
        <w:spacing w:line="276" w:lineRule="auto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303934">
        <w:rPr>
          <w:rFonts w:ascii="Trebuchet MS" w:hAnsi="Trebuchet MS"/>
          <w:bCs/>
          <w:iCs/>
          <w:sz w:val="22"/>
          <w:szCs w:val="22"/>
          <w:lang w:val="ro-RO"/>
        </w:rPr>
        <w:t xml:space="preserve">                           - 38651000-3 </w:t>
      </w:r>
      <w:r w:rsidRPr="00303934">
        <w:rPr>
          <w:rFonts w:ascii="Trebuchet MS" w:hAnsi="Trebuchet MS"/>
          <w:bCs/>
          <w:sz w:val="22"/>
          <w:szCs w:val="22"/>
          <w:lang w:val="ro-RO"/>
        </w:rPr>
        <w:t>Aparate de fotografiat.</w:t>
      </w:r>
    </w:p>
    <w:p w14:paraId="6BA92EC8" w14:textId="77777777" w:rsidR="000F5171" w:rsidRPr="00303934" w:rsidRDefault="000F5171" w:rsidP="00303934">
      <w:pPr>
        <w:tabs>
          <w:tab w:val="left" w:pos="567"/>
        </w:tabs>
        <w:spacing w:line="276" w:lineRule="auto"/>
        <w:jc w:val="both"/>
        <w:rPr>
          <w:rFonts w:ascii="Trebuchet MS" w:hAnsi="Trebuchet MS"/>
          <w:b/>
          <w:bCs/>
          <w:sz w:val="22"/>
          <w:szCs w:val="22"/>
          <w:lang w:val="ro-RO"/>
        </w:rPr>
      </w:pPr>
    </w:p>
    <w:p w14:paraId="31DB6E89" w14:textId="6A084F20" w:rsidR="00094040" w:rsidRDefault="00094040" w:rsidP="00303934">
      <w:pPr>
        <w:ind w:right="-1"/>
        <w:jc w:val="both"/>
        <w:rPr>
          <w:rFonts w:ascii="Trebuchet MS" w:hAnsi="Trebuchet MS" w:cs="Calibri"/>
          <w:b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Valoare estimată </w:t>
      </w:r>
      <w:r w:rsidRPr="00303934">
        <w:rPr>
          <w:rFonts w:ascii="Trebuchet MS" w:hAnsi="Trebuchet MS" w:cs="Calibri"/>
          <w:bCs/>
          <w:sz w:val="22"/>
          <w:szCs w:val="22"/>
          <w:lang w:val="ro-RO"/>
        </w:rPr>
        <w:t>a produselor ce urmează a fi furnizate este de:</w:t>
      </w:r>
      <w:r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 </w:t>
      </w:r>
      <w:r w:rsidR="00B25C33" w:rsidRPr="00303934">
        <w:rPr>
          <w:rFonts w:ascii="Trebuchet MS" w:eastAsia="MS Mincho" w:hAnsi="Trebuchet MS" w:cs="Trebuchet MS"/>
          <w:b/>
          <w:bCs/>
          <w:sz w:val="22"/>
          <w:szCs w:val="22"/>
          <w:lang w:val="ro-RO"/>
        </w:rPr>
        <w:t>5</w:t>
      </w:r>
      <w:r w:rsidR="00B25C33" w:rsidRPr="00303934">
        <w:rPr>
          <w:rFonts w:ascii="Trebuchet MS" w:eastAsia="Calibri" w:hAnsi="Trebuchet MS" w:cs="Calibri"/>
          <w:b/>
          <w:sz w:val="22"/>
          <w:szCs w:val="22"/>
          <w:lang w:val="ro-RO"/>
        </w:rPr>
        <w:t xml:space="preserve">.000,00 </w:t>
      </w:r>
      <w:r w:rsidRPr="00303934">
        <w:rPr>
          <w:rFonts w:ascii="Trebuchet MS" w:hAnsi="Trebuchet MS" w:cs="Calibri"/>
          <w:b/>
          <w:sz w:val="22"/>
          <w:szCs w:val="22"/>
          <w:lang w:val="ro-RO"/>
        </w:rPr>
        <w:t>lei fără TVA.</w:t>
      </w:r>
    </w:p>
    <w:p w14:paraId="5BD07AC8" w14:textId="680323AB" w:rsidR="00303934" w:rsidRDefault="00303934" w:rsidP="00303934">
      <w:pPr>
        <w:ind w:right="-1"/>
        <w:jc w:val="both"/>
        <w:rPr>
          <w:rFonts w:ascii="Trebuchet MS" w:hAnsi="Trebuchet MS" w:cs="Calibri"/>
          <w:b/>
          <w:sz w:val="22"/>
          <w:szCs w:val="22"/>
          <w:lang w:val="ro-RO"/>
        </w:rPr>
      </w:pPr>
    </w:p>
    <w:p w14:paraId="4AF86ACB" w14:textId="77777777" w:rsidR="00303934" w:rsidRDefault="00303934" w:rsidP="00303934">
      <w:pPr>
        <w:jc w:val="both"/>
        <w:rPr>
          <w:rFonts w:ascii="Trebuchet MS" w:hAnsi="Trebuchet MS" w:cs="Calibri"/>
          <w:b/>
          <w:sz w:val="22"/>
          <w:szCs w:val="22"/>
          <w:lang w:val="ro-RO"/>
        </w:rPr>
      </w:pPr>
      <w:r w:rsidRPr="00BD2445">
        <w:rPr>
          <w:rFonts w:ascii="Trebuchet MS" w:hAnsi="Trebuchet MS" w:cs="Calibri"/>
          <w:b/>
          <w:sz w:val="22"/>
          <w:szCs w:val="22"/>
          <w:lang w:val="ro-RO"/>
        </w:rPr>
        <w:t>Achiziția este împărțită pe loturi</w:t>
      </w:r>
      <w:r>
        <w:rPr>
          <w:rFonts w:ascii="Trebuchet MS" w:hAnsi="Trebuchet MS" w:cs="Calibri"/>
          <w:b/>
          <w:sz w:val="22"/>
          <w:szCs w:val="22"/>
          <w:lang w:val="ro-RO"/>
        </w:rPr>
        <w:t xml:space="preserve"> după cum urmează:</w:t>
      </w:r>
    </w:p>
    <w:p w14:paraId="3725B7DA" w14:textId="77777777" w:rsidR="00303934" w:rsidRDefault="00303934" w:rsidP="00303934">
      <w:pPr>
        <w:ind w:left="-142" w:firstLine="850"/>
        <w:jc w:val="both"/>
        <w:rPr>
          <w:rFonts w:ascii="Trebuchet MS" w:hAnsi="Trebuchet MS" w:cs="Calibri"/>
          <w:b/>
          <w:sz w:val="22"/>
          <w:szCs w:val="22"/>
          <w:lang w:val="ro-RO"/>
        </w:rPr>
      </w:pPr>
    </w:p>
    <w:p w14:paraId="3D0AF253" w14:textId="77777777" w:rsidR="00303934" w:rsidRDefault="00303934" w:rsidP="00303934">
      <w:pPr>
        <w:ind w:left="-142" w:firstLine="850"/>
        <w:jc w:val="both"/>
        <w:rPr>
          <w:rFonts w:ascii="Trebuchet MS" w:hAnsi="Trebuchet MS" w:cs="Calibri"/>
          <w:b/>
          <w:sz w:val="22"/>
          <w:szCs w:val="22"/>
          <w:lang w:val="ro-RO"/>
        </w:rPr>
      </w:pPr>
      <w:r>
        <w:rPr>
          <w:rFonts w:ascii="Trebuchet MS" w:hAnsi="Trebuchet MS" w:cs="Calibri"/>
          <w:b/>
          <w:sz w:val="22"/>
          <w:szCs w:val="22"/>
          <w:lang w:val="ro-RO"/>
        </w:rPr>
        <w:t>Lot 1 – Echipamente și accesorii de birou; valoare estimată 3500 lei fără TVA,</w:t>
      </w:r>
    </w:p>
    <w:p w14:paraId="67FF229B" w14:textId="77777777" w:rsidR="00303934" w:rsidRDefault="00303934" w:rsidP="00303934">
      <w:pPr>
        <w:ind w:left="-142" w:firstLine="850"/>
        <w:jc w:val="both"/>
        <w:rPr>
          <w:rFonts w:ascii="Trebuchet MS" w:hAnsi="Trebuchet MS" w:cs="Calibri"/>
          <w:b/>
          <w:sz w:val="22"/>
          <w:szCs w:val="22"/>
          <w:lang w:val="ro-RO"/>
        </w:rPr>
      </w:pPr>
      <w:r>
        <w:rPr>
          <w:rFonts w:ascii="Trebuchet MS" w:hAnsi="Trebuchet MS" w:cs="Calibri"/>
          <w:b/>
          <w:sz w:val="22"/>
          <w:szCs w:val="22"/>
          <w:lang w:val="ro-RO"/>
        </w:rPr>
        <w:t xml:space="preserve">Lot 2 – Aparat </w:t>
      </w:r>
      <w:proofErr w:type="spellStart"/>
      <w:r>
        <w:rPr>
          <w:rFonts w:ascii="Trebuchet MS" w:hAnsi="Trebuchet MS" w:cs="Calibri"/>
          <w:b/>
          <w:sz w:val="22"/>
          <w:szCs w:val="22"/>
          <w:lang w:val="ro-RO"/>
        </w:rPr>
        <w:t>foto</w:t>
      </w:r>
      <w:proofErr w:type="spellEnd"/>
      <w:r>
        <w:rPr>
          <w:rFonts w:ascii="Trebuchet MS" w:hAnsi="Trebuchet MS" w:cs="Calibri"/>
          <w:b/>
          <w:sz w:val="22"/>
          <w:szCs w:val="22"/>
          <w:lang w:val="ro-RO"/>
        </w:rPr>
        <w:t>; valoare estimată 1500 lei fără TVA.</w:t>
      </w:r>
    </w:p>
    <w:p w14:paraId="5B7C4F3B" w14:textId="77777777" w:rsidR="00303934" w:rsidRPr="00303934" w:rsidRDefault="00303934" w:rsidP="00303934">
      <w:pPr>
        <w:ind w:right="-1"/>
        <w:jc w:val="both"/>
        <w:rPr>
          <w:rFonts w:ascii="Trebuchet MS" w:hAnsi="Trebuchet MS" w:cs="Calibri"/>
          <w:b/>
          <w:sz w:val="22"/>
          <w:szCs w:val="22"/>
          <w:lang w:val="ro-RO"/>
        </w:rPr>
      </w:pPr>
    </w:p>
    <w:p w14:paraId="4A2C5CDA" w14:textId="735B522F" w:rsidR="00094040" w:rsidRPr="00303934" w:rsidRDefault="00094040" w:rsidP="00303934">
      <w:pPr>
        <w:tabs>
          <w:tab w:val="left" w:pos="567"/>
          <w:tab w:val="left" w:pos="709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sz w:val="22"/>
          <w:szCs w:val="22"/>
          <w:lang w:val="ro-RO"/>
        </w:rPr>
        <w:t xml:space="preserve">Criteriul de atribuire: </w:t>
      </w:r>
      <w:r w:rsidR="003203C2" w:rsidRPr="00303934">
        <w:rPr>
          <w:rFonts w:ascii="Trebuchet MS" w:hAnsi="Trebuchet MS" w:cs="Calibri"/>
          <w:sz w:val="22"/>
          <w:szCs w:val="22"/>
          <w:lang w:val="ro-RO"/>
        </w:rPr>
        <w:t>prețul cel mai scăzut,</w:t>
      </w:r>
      <w:r w:rsidR="003203C2" w:rsidRPr="00303934">
        <w:rPr>
          <w:lang w:val="ro-RO"/>
        </w:rPr>
        <w:t xml:space="preserve"> </w:t>
      </w:r>
      <w:r w:rsidR="003203C2" w:rsidRPr="00303934">
        <w:rPr>
          <w:rFonts w:ascii="Trebuchet MS" w:hAnsi="Trebuchet MS" w:cs="Calibri"/>
          <w:sz w:val="22"/>
          <w:szCs w:val="22"/>
          <w:lang w:val="ro-RO"/>
        </w:rPr>
        <w:t xml:space="preserve">în conformitate cu art.187, alin. (3), </w:t>
      </w:r>
      <w:proofErr w:type="spellStart"/>
      <w:r w:rsidR="003203C2" w:rsidRPr="00303934">
        <w:rPr>
          <w:rFonts w:ascii="Trebuchet MS" w:hAnsi="Trebuchet MS" w:cs="Calibri"/>
          <w:sz w:val="22"/>
          <w:szCs w:val="22"/>
          <w:lang w:val="ro-RO"/>
        </w:rPr>
        <w:t>lit.a</w:t>
      </w:r>
      <w:proofErr w:type="spellEnd"/>
      <w:r w:rsidR="003203C2" w:rsidRPr="00303934">
        <w:rPr>
          <w:rFonts w:ascii="Trebuchet MS" w:hAnsi="Trebuchet MS" w:cs="Calibri"/>
          <w:sz w:val="22"/>
          <w:szCs w:val="22"/>
          <w:lang w:val="ro-RO"/>
        </w:rPr>
        <w:t xml:space="preserve">), din Legea nr.98/2016 privind </w:t>
      </w:r>
      <w:proofErr w:type="spellStart"/>
      <w:r w:rsidR="003203C2" w:rsidRPr="00303934">
        <w:rPr>
          <w:rFonts w:ascii="Trebuchet MS" w:hAnsi="Trebuchet MS" w:cs="Calibri"/>
          <w:sz w:val="22"/>
          <w:szCs w:val="22"/>
          <w:lang w:val="ro-RO"/>
        </w:rPr>
        <w:t>achiziţiile</w:t>
      </w:r>
      <w:proofErr w:type="spellEnd"/>
      <w:r w:rsidR="003203C2" w:rsidRPr="00303934">
        <w:rPr>
          <w:rFonts w:ascii="Trebuchet MS" w:hAnsi="Trebuchet MS" w:cs="Calibri"/>
          <w:sz w:val="22"/>
          <w:szCs w:val="22"/>
          <w:lang w:val="ro-RO"/>
        </w:rPr>
        <w:t xml:space="preserve"> publice</w:t>
      </w:r>
      <w:r w:rsidR="00A652C7" w:rsidRPr="00303934">
        <w:rPr>
          <w:rFonts w:ascii="Trebuchet MS" w:hAnsi="Trebuchet MS" w:cs="Calibri"/>
          <w:sz w:val="22"/>
          <w:szCs w:val="22"/>
          <w:lang w:val="ro-RO"/>
        </w:rPr>
        <w:t>,</w:t>
      </w:r>
      <w:r w:rsidR="00A652C7" w:rsidRPr="00303934">
        <w:rPr>
          <w:rFonts w:ascii="Trebuchet MS" w:hAnsi="Trebuchet MS" w:cs="Calibri"/>
          <w:kern w:val="1"/>
          <w:sz w:val="22"/>
          <w:szCs w:val="22"/>
          <w:lang w:val="ro-RO" w:eastAsia="ar-SA"/>
        </w:rPr>
        <w:t xml:space="preserve"> cu modificările și completările ulterioare</w:t>
      </w:r>
      <w:r w:rsidR="003203C2" w:rsidRPr="00303934">
        <w:rPr>
          <w:rFonts w:ascii="Trebuchet MS" w:hAnsi="Trebuchet MS" w:cs="Calibri"/>
          <w:sz w:val="22"/>
          <w:szCs w:val="22"/>
          <w:lang w:val="ro-RO"/>
        </w:rPr>
        <w:t>. Evaluarea se va face la prețul unitar fără TVA, conform caietului de sarcini.</w:t>
      </w:r>
    </w:p>
    <w:p w14:paraId="22F3044B" w14:textId="384ADB93" w:rsidR="00094040" w:rsidRPr="00303934" w:rsidRDefault="00094040" w:rsidP="00303934">
      <w:pPr>
        <w:tabs>
          <w:tab w:val="left" w:pos="851"/>
        </w:tabs>
        <w:spacing w:before="240"/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sz w:val="22"/>
          <w:szCs w:val="22"/>
          <w:lang w:val="ro-RO"/>
        </w:rPr>
        <w:t xml:space="preserve">Valabilitatea ofertei: </w:t>
      </w:r>
      <w:r w:rsidRPr="00303934">
        <w:rPr>
          <w:rFonts w:ascii="Trebuchet MS" w:hAnsi="Trebuchet MS" w:cs="Calibri"/>
          <w:sz w:val="22"/>
          <w:szCs w:val="22"/>
          <w:lang w:val="ro-RO"/>
        </w:rPr>
        <w:t>90 de zile de la data limită stabilită pentru depunerea ofertelor.</w:t>
      </w:r>
    </w:p>
    <w:p w14:paraId="2CB2C3F7" w14:textId="77777777" w:rsidR="00A652C7" w:rsidRPr="00303934" w:rsidRDefault="003203C2" w:rsidP="00303934">
      <w:pPr>
        <w:tabs>
          <w:tab w:val="left" w:pos="9356"/>
        </w:tabs>
        <w:spacing w:line="276" w:lineRule="auto"/>
        <w:jc w:val="both"/>
        <w:rPr>
          <w:rFonts w:ascii="Trebuchet MS" w:hAnsi="Trebuchet MS"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Termen de livrare: maxim 15</w:t>
      </w:r>
      <w:r w:rsidR="00094040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 de zile lucrătoare </w:t>
      </w:r>
      <w:r w:rsidRPr="00303934">
        <w:rPr>
          <w:rFonts w:ascii="Trebuchet MS" w:hAnsi="Trebuchet MS"/>
          <w:sz w:val="22"/>
          <w:szCs w:val="22"/>
          <w:lang w:val="ro-RO"/>
        </w:rPr>
        <w:t>de la data primirii notei</w:t>
      </w:r>
      <w:r w:rsidR="00A652C7" w:rsidRPr="00303934">
        <w:rPr>
          <w:rFonts w:ascii="Trebuchet MS" w:hAnsi="Trebuchet MS"/>
          <w:sz w:val="22"/>
          <w:szCs w:val="22"/>
          <w:lang w:val="ro-RO"/>
        </w:rPr>
        <w:t xml:space="preserve"> de comandă de către furnizor. </w:t>
      </w:r>
    </w:p>
    <w:p w14:paraId="59EEBFD7" w14:textId="39EF262B" w:rsidR="00094040" w:rsidRPr="00303934" w:rsidRDefault="00A652C7" w:rsidP="00303934">
      <w:pPr>
        <w:tabs>
          <w:tab w:val="left" w:pos="709"/>
          <w:tab w:val="left" w:pos="9356"/>
        </w:tabs>
        <w:spacing w:line="276" w:lineRule="auto"/>
        <w:jc w:val="both"/>
        <w:rPr>
          <w:rFonts w:ascii="Trebuchet MS" w:hAnsi="Trebuchet MS" w:cs="Calibri"/>
          <w:b/>
          <w:bCs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           </w:t>
      </w:r>
      <w:r w:rsidR="00094040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Termen limită de depunere a ofertelor: </w:t>
      </w:r>
      <w:r w:rsidR="003203C2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1</w:t>
      </w:r>
      <w:r w:rsidR="00303934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0</w:t>
      </w:r>
      <w:r w:rsidR="00094040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.</w:t>
      </w:r>
      <w:r w:rsidR="003203C2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0</w:t>
      </w:r>
      <w:r w:rsidR="00303934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7</w:t>
      </w:r>
      <w:r w:rsidR="00FD1DDA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.2020</w:t>
      </w:r>
      <w:r w:rsidR="00496191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, ora 13</w:t>
      </w:r>
      <w:r w:rsidR="00094040" w:rsidRPr="00303934">
        <w:rPr>
          <w:rFonts w:ascii="Trebuchet MS" w:hAnsi="Trebuchet MS" w:cs="Calibri"/>
          <w:b/>
          <w:bCs/>
          <w:sz w:val="22"/>
          <w:szCs w:val="22"/>
          <w:lang w:val="ro-RO"/>
        </w:rPr>
        <w:t>:00.</w:t>
      </w:r>
    </w:p>
    <w:p w14:paraId="680E3C66" w14:textId="77777777" w:rsidR="00522A21" w:rsidRPr="00303934" w:rsidRDefault="00522A21" w:rsidP="00303934">
      <w:pPr>
        <w:tabs>
          <w:tab w:val="left" w:pos="709"/>
          <w:tab w:val="left" w:pos="851"/>
        </w:tabs>
        <w:ind w:right="-1"/>
        <w:jc w:val="both"/>
        <w:rPr>
          <w:rFonts w:ascii="Trebuchet MS" w:hAnsi="Trebuchet MS" w:cs="Calibri"/>
          <w:b/>
          <w:sz w:val="22"/>
          <w:szCs w:val="22"/>
          <w:lang w:val="ro-RO"/>
        </w:rPr>
      </w:pPr>
    </w:p>
    <w:p w14:paraId="0CBDEBE1" w14:textId="0823FF85" w:rsidR="00094040" w:rsidRPr="00303934" w:rsidRDefault="00094040" w:rsidP="00303934">
      <w:pPr>
        <w:tabs>
          <w:tab w:val="left" w:pos="709"/>
          <w:tab w:val="left" w:pos="851"/>
        </w:tabs>
        <w:ind w:right="-1"/>
        <w:jc w:val="both"/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Calibri"/>
          <w:b/>
          <w:sz w:val="22"/>
          <w:szCs w:val="22"/>
          <w:lang w:val="ro-RO"/>
        </w:rPr>
        <w:t xml:space="preserve">     </w:t>
      </w:r>
      <w:r w:rsidRPr="00303934">
        <w:rPr>
          <w:rFonts w:ascii="Trebuchet MS" w:hAnsi="Trebuchet MS"/>
          <w:sz w:val="22"/>
          <w:szCs w:val="22"/>
          <w:lang w:val="ro-RO"/>
        </w:rPr>
        <w:t xml:space="preserve"> </w:t>
      </w:r>
      <w:r w:rsidR="006D3F27" w:rsidRPr="00303934">
        <w:rPr>
          <w:rFonts w:ascii="Trebuchet MS" w:hAnsi="Trebuchet MS"/>
          <w:sz w:val="22"/>
          <w:szCs w:val="22"/>
          <w:lang w:val="ro-RO"/>
        </w:rPr>
        <w:t xml:space="preserve">   </w:t>
      </w:r>
      <w:r w:rsidR="000F5171" w:rsidRPr="00303934">
        <w:rPr>
          <w:rFonts w:ascii="Trebuchet MS" w:hAnsi="Trebuchet MS"/>
          <w:sz w:val="22"/>
          <w:szCs w:val="22"/>
          <w:lang w:val="ro-RO"/>
        </w:rPr>
        <w:t xml:space="preserve"> </w:t>
      </w:r>
      <w:r w:rsidRPr="00303934"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 xml:space="preserve">Modalitate depunere ofertă: </w:t>
      </w: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oferta, constând în propunerea tehnică, propunerea financiară</w:t>
      </w:r>
      <w:r w:rsidRPr="00303934">
        <w:rPr>
          <w:rFonts w:ascii="Trebuchet MS" w:hAnsi="Trebuchet MS"/>
          <w:sz w:val="22"/>
          <w:szCs w:val="22"/>
          <w:lang w:val="ro-RO"/>
        </w:rPr>
        <w:t xml:space="preserve"> </w:t>
      </w: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va fi întocmită în limba română și va fi transmisă prin una din următoarele modalități:</w:t>
      </w:r>
    </w:p>
    <w:p w14:paraId="6D0EE14A" w14:textId="6F9B5858" w:rsidR="00094040" w:rsidRPr="00303934" w:rsidRDefault="00094040" w:rsidP="00303934">
      <w:pPr>
        <w:tabs>
          <w:tab w:val="left" w:pos="851"/>
        </w:tabs>
        <w:ind w:right="-1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ab/>
      </w:r>
      <w:r w:rsidR="00EF423B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-</w:t>
      </w: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</w:t>
      </w:r>
      <w:r w:rsidR="00EF423B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la adresa de e-mail: </w:t>
      </w:r>
      <w:hyperlink r:id="rId8" w:history="1">
        <w:r w:rsidRPr="00303934">
          <w:rPr>
            <w:rFonts w:ascii="Trebuchet MS" w:hAnsi="Trebuchet MS" w:cs="Segoe UI"/>
            <w:bCs/>
            <w:color w:val="0000FF"/>
            <w:sz w:val="22"/>
            <w:szCs w:val="22"/>
            <w:u w:val="single"/>
            <w:shd w:val="clear" w:color="auto" w:fill="F8F8F8"/>
            <w:lang w:val="ro-RO"/>
          </w:rPr>
          <w:t>a</w:t>
        </w:r>
        <w:r w:rsidR="00303934">
          <w:rPr>
            <w:rFonts w:ascii="Trebuchet MS" w:hAnsi="Trebuchet MS" w:cs="Segoe UI"/>
            <w:bCs/>
            <w:color w:val="0000FF"/>
            <w:sz w:val="22"/>
            <w:szCs w:val="22"/>
            <w:u w:val="single"/>
            <w:shd w:val="clear" w:color="auto" w:fill="F8F8F8"/>
            <w:lang w:val="ro-RO"/>
          </w:rPr>
          <w:t>nca.vasile</w:t>
        </w:r>
        <w:r w:rsidRPr="00303934">
          <w:rPr>
            <w:rFonts w:ascii="Trebuchet MS" w:hAnsi="Trebuchet MS" w:cs="Segoe UI"/>
            <w:bCs/>
            <w:color w:val="0000FF"/>
            <w:sz w:val="22"/>
            <w:szCs w:val="22"/>
            <w:u w:val="single"/>
            <w:shd w:val="clear" w:color="auto" w:fill="F8F8F8"/>
            <w:lang w:val="ro-RO"/>
          </w:rPr>
          <w:t>@mdrap.ro</w:t>
        </w:r>
      </w:hyperlink>
      <w:r w:rsidR="00CF3455" w:rsidRPr="00303934">
        <w:rPr>
          <w:rFonts w:ascii="Trebuchet MS" w:hAnsi="Trebuchet MS" w:cs="Segoe UI"/>
          <w:bCs/>
          <w:color w:val="0000FF"/>
          <w:sz w:val="22"/>
          <w:szCs w:val="22"/>
          <w:u w:val="single"/>
          <w:shd w:val="clear" w:color="auto" w:fill="F8F8F8"/>
          <w:lang w:val="ro-RO"/>
        </w:rPr>
        <w:t>,</w:t>
      </w:r>
      <w:r w:rsidR="004130FA" w:rsidRPr="00303934">
        <w:rPr>
          <w:rFonts w:ascii="Trebuchet MS" w:hAnsi="Trebuchet MS" w:cs="Segoe UI"/>
          <w:bCs/>
          <w:color w:val="0000FF"/>
          <w:sz w:val="22"/>
          <w:szCs w:val="22"/>
          <w:u w:val="single"/>
          <w:shd w:val="clear" w:color="auto" w:fill="F8F8F8"/>
          <w:lang w:val="ro-RO"/>
        </w:rPr>
        <w:t xml:space="preserve"> remus.uretean@mdrap.ro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.</w:t>
      </w:r>
    </w:p>
    <w:p w14:paraId="6EE5C9D1" w14:textId="77777777" w:rsidR="00094040" w:rsidRPr="00303934" w:rsidRDefault="00094040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ab/>
        <w:t xml:space="preserve">- în plic închis, în timpul programului de lucru, </w:t>
      </w: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</w:t>
      </w:r>
      <w:r w:rsidR="003203C2"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la sediul Ministerului Lucrărilor Publice, Dezvoltării și Administrației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, din Bd. </w:t>
      </w:r>
      <w:proofErr w:type="spellStart"/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Libertatii</w:t>
      </w:r>
      <w:proofErr w:type="spellEnd"/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  nr. 16, Latura Nord, </w:t>
      </w:r>
      <w:r w:rsidR="003203C2"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sector 5, 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București,</w:t>
      </w:r>
      <w:r w:rsidR="003203C2"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 cod </w:t>
      </w:r>
      <w:proofErr w:type="spellStart"/>
      <w:r w:rsidR="003203C2"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poştal</w:t>
      </w:r>
      <w:proofErr w:type="spellEnd"/>
      <w:r w:rsidR="003203C2"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 050706,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 Registratură (cam.3), Luni - Joi: 08.30 - 17.00, Vineri: 08.30 - 14.30.</w:t>
      </w: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P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e plic se va menționa, obligatoriu, obiectul contractului </w:t>
      </w:r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Achiziția de echipamente și accesorii de birou </w:t>
      </w:r>
      <w:proofErr w:type="spellStart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şi</w:t>
      </w:r>
      <w:proofErr w:type="spellEnd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a unui aparat </w:t>
      </w:r>
      <w:proofErr w:type="spellStart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lastRenderedPageBreak/>
        <w:t>foto</w:t>
      </w:r>
      <w:proofErr w:type="spellEnd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necesare pentru implementarea proiectului „Consolidarea capacității instituționale a </w:t>
      </w:r>
      <w:proofErr w:type="spellStart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autorităţilor</w:t>
      </w:r>
      <w:proofErr w:type="spellEnd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</w:t>
      </w:r>
      <w:proofErr w:type="spellStart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>administraţiei</w:t>
      </w:r>
      <w:proofErr w:type="spellEnd"/>
      <w:r w:rsidR="003203C2" w:rsidRPr="00303934">
        <w:rPr>
          <w:rFonts w:ascii="Trebuchet MS" w:hAnsi="Trebuchet MS" w:cs="Calibri"/>
          <w:b/>
          <w:i/>
          <w:sz w:val="22"/>
          <w:szCs w:val="22"/>
          <w:lang w:val="ro-RO"/>
        </w:rPr>
        <w:t xml:space="preserve"> publice centrale cu atribuții în domeniu, în vederea creșterii calității serviciului public de poliție locală</w:t>
      </w:r>
      <w:r w:rsidR="003203C2" w:rsidRPr="00303934">
        <w:rPr>
          <w:rFonts w:ascii="Trebuchet MS" w:hAnsi="Trebuchet MS" w:cs="Calibri"/>
          <w:b/>
          <w:sz w:val="22"/>
          <w:szCs w:val="22"/>
          <w:lang w:val="ro-RO"/>
        </w:rPr>
        <w:t>” - cod SIPOCA 722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.</w:t>
      </w:r>
    </w:p>
    <w:p w14:paraId="157F9EEC" w14:textId="30DFBB07" w:rsidR="00522A21" w:rsidRPr="00303934" w:rsidRDefault="00522A21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</w:p>
    <w:p w14:paraId="007C5389" w14:textId="5C008F69" w:rsidR="00EF423B" w:rsidRPr="00303934" w:rsidRDefault="00EF423B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 xml:space="preserve">   Anexăm prezentului, documentația de atribuire constând în:</w:t>
      </w:r>
    </w:p>
    <w:p w14:paraId="3C9D64F1" w14:textId="77777777" w:rsidR="00EF423B" w:rsidRPr="00303934" w:rsidRDefault="00EF423B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ab/>
        <w:t xml:space="preserve"> - caietul de sarcini, care conține cerințe minime și obligatorii, pe care operatorul</w:t>
      </w:r>
    </w:p>
    <w:p w14:paraId="7D3657E7" w14:textId="5402B132" w:rsidR="00EF423B" w:rsidRPr="00303934" w:rsidRDefault="00EF423B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>economic are obligația de a le respecta la întocmirea ofertei;</w:t>
      </w:r>
    </w:p>
    <w:p w14:paraId="28D722DE" w14:textId="77777777" w:rsidR="00EF423B" w:rsidRPr="00303934" w:rsidRDefault="00EF423B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ab/>
        <w:t xml:space="preserve"> - modelul de Notă de comandă;</w:t>
      </w:r>
    </w:p>
    <w:p w14:paraId="15722F6E" w14:textId="48535F64" w:rsidR="00094040" w:rsidRPr="00303934" w:rsidRDefault="00EF423B" w:rsidP="00303934">
      <w:pPr>
        <w:tabs>
          <w:tab w:val="left" w:pos="851"/>
          <w:tab w:val="left" w:pos="993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tab/>
        <w:t xml:space="preserve"> - formulare.</w:t>
      </w:r>
      <w:r w:rsidRPr="00303934"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  <w:cr/>
      </w:r>
    </w:p>
    <w:p w14:paraId="05B25BA4" w14:textId="465B3259" w:rsidR="00094040" w:rsidRPr="00303934" w:rsidRDefault="00094040" w:rsidP="00303934">
      <w:pPr>
        <w:tabs>
          <w:tab w:val="left" w:pos="851"/>
        </w:tabs>
        <w:ind w:right="-1"/>
        <w:jc w:val="both"/>
        <w:rPr>
          <w:rFonts w:ascii="Trebuchet MS" w:hAnsi="Trebuchet MS"/>
          <w:sz w:val="22"/>
          <w:szCs w:val="22"/>
          <w:lang w:val="ro-RO"/>
        </w:rPr>
      </w:pPr>
      <w:r w:rsidRPr="00303934">
        <w:rPr>
          <w:rFonts w:ascii="Trebuchet MS" w:hAnsi="Trebuchet MS"/>
          <w:b/>
          <w:sz w:val="22"/>
          <w:szCs w:val="22"/>
          <w:lang w:val="ro-RO"/>
        </w:rPr>
        <w:tab/>
      </w:r>
      <w:r w:rsidR="001B7393" w:rsidRPr="00303934">
        <w:rPr>
          <w:rFonts w:ascii="Trebuchet MS" w:hAnsi="Trebuchet MS"/>
          <w:b/>
          <w:sz w:val="22"/>
          <w:szCs w:val="22"/>
          <w:lang w:val="ro-RO"/>
        </w:rPr>
        <w:t xml:space="preserve">  </w:t>
      </w:r>
      <w:r w:rsidR="00EF423B" w:rsidRPr="00303934">
        <w:rPr>
          <w:rFonts w:ascii="Trebuchet MS" w:hAnsi="Trebuchet MS"/>
          <w:b/>
          <w:sz w:val="22"/>
          <w:szCs w:val="22"/>
          <w:lang w:val="ro-RO"/>
        </w:rPr>
        <w:t>Propunerea</w:t>
      </w:r>
      <w:r w:rsidRPr="00303934">
        <w:rPr>
          <w:rFonts w:ascii="Trebuchet MS" w:hAnsi="Trebuchet MS"/>
          <w:b/>
          <w:sz w:val="22"/>
          <w:szCs w:val="22"/>
          <w:lang w:val="ro-RO"/>
        </w:rPr>
        <w:t xml:space="preserve"> tehnică </w:t>
      </w:r>
      <w:r w:rsidRPr="00303934">
        <w:rPr>
          <w:rFonts w:ascii="Trebuchet MS" w:hAnsi="Trebuchet MS"/>
          <w:sz w:val="22"/>
          <w:szCs w:val="22"/>
          <w:lang w:val="ro-RO"/>
        </w:rPr>
        <w:t xml:space="preserve">va </w:t>
      </w:r>
      <w:proofErr w:type="spellStart"/>
      <w:r w:rsidRPr="00303934">
        <w:rPr>
          <w:rFonts w:ascii="Trebuchet MS" w:hAnsi="Trebuchet MS"/>
          <w:sz w:val="22"/>
          <w:szCs w:val="22"/>
          <w:lang w:val="ro-RO"/>
        </w:rPr>
        <w:t>conţine</w:t>
      </w:r>
      <w:proofErr w:type="spellEnd"/>
      <w:r w:rsidRPr="00303934">
        <w:rPr>
          <w:rFonts w:ascii="Trebuchet MS" w:hAnsi="Trebuchet MS"/>
          <w:sz w:val="22"/>
          <w:szCs w:val="22"/>
          <w:lang w:val="ro-RO"/>
        </w:rPr>
        <w:t xml:space="preserve"> abordarea </w:t>
      </w:r>
      <w:proofErr w:type="spellStart"/>
      <w:r w:rsidRPr="00303934">
        <w:rPr>
          <w:rFonts w:ascii="Trebuchet MS" w:hAnsi="Trebuchet MS"/>
          <w:sz w:val="22"/>
          <w:szCs w:val="22"/>
          <w:lang w:val="ro-RO"/>
        </w:rPr>
        <w:t>cerinţelor</w:t>
      </w:r>
      <w:proofErr w:type="spellEnd"/>
      <w:r w:rsidRPr="00303934">
        <w:rPr>
          <w:rFonts w:ascii="Trebuchet MS" w:hAnsi="Trebuchet MS"/>
          <w:sz w:val="22"/>
          <w:szCs w:val="22"/>
          <w:lang w:val="ro-RO"/>
        </w:rPr>
        <w:t xml:space="preserve"> din caietul de sarcini/</w:t>
      </w:r>
      <w:proofErr w:type="spellStart"/>
      <w:r w:rsidRPr="00303934">
        <w:rPr>
          <w:rFonts w:ascii="Trebuchet MS" w:hAnsi="Trebuchet MS"/>
          <w:sz w:val="22"/>
          <w:szCs w:val="22"/>
          <w:lang w:val="ro-RO"/>
        </w:rPr>
        <w:t>specificaţii</w:t>
      </w:r>
      <w:proofErr w:type="spellEnd"/>
      <w:r w:rsidRPr="00303934">
        <w:rPr>
          <w:rFonts w:ascii="Trebuchet MS" w:hAnsi="Trebuchet MS"/>
          <w:sz w:val="22"/>
          <w:szCs w:val="22"/>
          <w:lang w:val="ro-RO"/>
        </w:rPr>
        <w:t xml:space="preserve"> tehnice. Ofertanții vor depune modelul de </w:t>
      </w:r>
      <w:r w:rsidR="00EF423B" w:rsidRPr="00303934">
        <w:rPr>
          <w:rFonts w:ascii="Trebuchet MS" w:hAnsi="Trebuchet MS"/>
          <w:bCs/>
          <w:sz w:val="22"/>
          <w:szCs w:val="22"/>
          <w:lang w:val="ro-RO"/>
        </w:rPr>
        <w:t>Notă de comandă</w:t>
      </w:r>
      <w:r w:rsidRPr="00303934">
        <w:rPr>
          <w:rFonts w:ascii="Trebuchet MS" w:hAnsi="Trebuchet MS"/>
          <w:sz w:val="22"/>
          <w:szCs w:val="22"/>
          <w:lang w:val="ro-RO"/>
        </w:rPr>
        <w:t xml:space="preserve"> însușit (a</w:t>
      </w:r>
      <w:r w:rsidR="00FD1DDA" w:rsidRPr="00303934">
        <w:rPr>
          <w:rFonts w:ascii="Trebuchet MS" w:hAnsi="Trebuchet MS"/>
          <w:sz w:val="22"/>
          <w:szCs w:val="22"/>
          <w:lang w:val="ro-RO"/>
        </w:rPr>
        <w:t xml:space="preserve">nexată prezentei </w:t>
      </w:r>
      <w:proofErr w:type="spellStart"/>
      <w:r w:rsidR="00FD1DDA" w:rsidRPr="00303934">
        <w:rPr>
          <w:rFonts w:ascii="Trebuchet MS" w:hAnsi="Trebuchet MS"/>
          <w:sz w:val="22"/>
          <w:szCs w:val="22"/>
          <w:lang w:val="ro-RO"/>
        </w:rPr>
        <w:t>invitaţii</w:t>
      </w:r>
      <w:proofErr w:type="spellEnd"/>
      <w:r w:rsidR="00FD1DDA" w:rsidRPr="00303934">
        <w:rPr>
          <w:rFonts w:ascii="Trebuchet MS" w:hAnsi="Trebuchet MS"/>
          <w:sz w:val="22"/>
          <w:szCs w:val="22"/>
          <w:lang w:val="ro-RO"/>
        </w:rPr>
        <w:t xml:space="preserve"> de participare</w:t>
      </w:r>
      <w:r w:rsidRPr="00303934">
        <w:rPr>
          <w:rFonts w:ascii="Trebuchet MS" w:hAnsi="Trebuchet MS"/>
          <w:sz w:val="22"/>
          <w:szCs w:val="22"/>
          <w:lang w:val="ro-RO"/>
        </w:rPr>
        <w:t>)</w:t>
      </w:r>
      <w:r w:rsidR="00767C70" w:rsidRPr="00303934">
        <w:rPr>
          <w:rFonts w:ascii="Trebuchet MS" w:hAnsi="Trebuchet MS"/>
          <w:sz w:val="22"/>
          <w:szCs w:val="22"/>
          <w:lang w:val="ro-RO"/>
        </w:rPr>
        <w:t>.</w:t>
      </w:r>
      <w:r w:rsidRPr="00303934">
        <w:rPr>
          <w:rFonts w:ascii="Trebuchet MS" w:hAnsi="Trebuchet MS"/>
          <w:sz w:val="22"/>
          <w:szCs w:val="22"/>
          <w:lang w:val="ro-RO"/>
        </w:rPr>
        <w:t xml:space="preserve"> </w:t>
      </w:r>
      <w:r w:rsidR="00767C70" w:rsidRPr="00303934">
        <w:rPr>
          <w:rFonts w:ascii="Trebuchet MS" w:hAnsi="Trebuchet MS"/>
          <w:sz w:val="22"/>
          <w:szCs w:val="22"/>
          <w:lang w:val="ro-RO"/>
        </w:rPr>
        <w:t>Operatorii economici vor prezenta propunerea tehnica astfel încât să permită identificarea cu ușurință a corespondenței cu specificațiile tehnice minime din caietul de sarcini.</w:t>
      </w:r>
    </w:p>
    <w:p w14:paraId="267244E6" w14:textId="77777777" w:rsidR="00094040" w:rsidRPr="00303934" w:rsidRDefault="001B7393" w:rsidP="00303934">
      <w:pPr>
        <w:ind w:right="-1" w:firstLine="708"/>
        <w:jc w:val="both"/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/>
          <w:b/>
          <w:sz w:val="22"/>
          <w:szCs w:val="22"/>
          <w:lang w:val="ro-RO"/>
        </w:rPr>
        <w:t xml:space="preserve">  </w:t>
      </w:r>
      <w:r w:rsidR="00094040" w:rsidRPr="00303934">
        <w:rPr>
          <w:rFonts w:ascii="Trebuchet MS" w:hAnsi="Trebuchet MS"/>
          <w:b/>
          <w:sz w:val="22"/>
          <w:szCs w:val="22"/>
          <w:lang w:val="ro-RO"/>
        </w:rPr>
        <w:t xml:space="preserve">  </w:t>
      </w:r>
      <w:r w:rsidR="00EF423B" w:rsidRPr="00303934">
        <w:rPr>
          <w:rFonts w:ascii="Trebuchet MS" w:hAnsi="Trebuchet MS"/>
          <w:b/>
          <w:sz w:val="22"/>
          <w:szCs w:val="22"/>
          <w:lang w:val="ro-RO"/>
        </w:rPr>
        <w:t>Propunerea</w:t>
      </w:r>
      <w:r w:rsidR="00094040" w:rsidRPr="00303934">
        <w:rPr>
          <w:rFonts w:ascii="Trebuchet MS" w:hAnsi="Trebuchet MS"/>
          <w:b/>
          <w:sz w:val="22"/>
          <w:szCs w:val="22"/>
          <w:lang w:val="ro-RO"/>
        </w:rPr>
        <w:t xml:space="preserve"> financiară</w:t>
      </w:r>
      <w:r w:rsidR="00767C70" w:rsidRPr="00303934">
        <w:rPr>
          <w:rFonts w:ascii="Trebuchet MS" w:hAnsi="Trebuchet MS"/>
          <w:b/>
          <w:sz w:val="22"/>
          <w:szCs w:val="22"/>
          <w:lang w:val="ro-RO"/>
        </w:rPr>
        <w:t>,</w:t>
      </w:r>
      <w:r w:rsidR="00094040" w:rsidRPr="00303934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767C70" w:rsidRPr="00303934">
        <w:rPr>
          <w:rFonts w:ascii="Trebuchet MS" w:hAnsi="Trebuchet MS"/>
          <w:sz w:val="22"/>
          <w:szCs w:val="22"/>
          <w:lang w:val="ro-RO"/>
        </w:rPr>
        <w:t>întocmită la două zecimale, va conține prețul ferm ofertat, pentru produsele ce fac obiectul prezentei achiziții.</w:t>
      </w:r>
      <w:r w:rsidR="00094040" w:rsidRPr="00303934">
        <w:rPr>
          <w:rFonts w:ascii="Trebuchet MS" w:hAnsi="Trebuchet MS"/>
          <w:sz w:val="22"/>
          <w:szCs w:val="22"/>
          <w:lang w:val="ro-RO"/>
        </w:rPr>
        <w:t xml:space="preserve"> Odată cu </w:t>
      </w:r>
      <w:proofErr w:type="spellStart"/>
      <w:r w:rsidR="00094040" w:rsidRPr="00303934">
        <w:rPr>
          <w:rFonts w:ascii="Trebuchet MS" w:hAnsi="Trebuchet MS"/>
          <w:sz w:val="22"/>
          <w:szCs w:val="22"/>
          <w:lang w:val="ro-RO"/>
        </w:rPr>
        <w:t>fomularul</w:t>
      </w:r>
      <w:proofErr w:type="spellEnd"/>
      <w:r w:rsidR="00094040" w:rsidRPr="00303934">
        <w:rPr>
          <w:rFonts w:ascii="Trebuchet MS" w:hAnsi="Trebuchet MS"/>
          <w:sz w:val="22"/>
          <w:szCs w:val="22"/>
          <w:lang w:val="ro-RO"/>
        </w:rPr>
        <w:t xml:space="preserve"> de ofertă s</w:t>
      </w:r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e va prezenta centralizatorul de </w:t>
      </w:r>
      <w:proofErr w:type="spellStart"/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preţuri</w:t>
      </w:r>
      <w:proofErr w:type="spellEnd"/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din care să reiasă </w:t>
      </w:r>
      <w:proofErr w:type="spellStart"/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preţurile</w:t>
      </w:r>
      <w:proofErr w:type="spellEnd"/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unitare </w:t>
      </w:r>
      <w:proofErr w:type="spellStart"/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şi</w:t>
      </w:r>
      <w:proofErr w:type="spellEnd"/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valoarea totală. </w:t>
      </w:r>
      <w:r w:rsidR="00767C7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Ofertanții vor avea în vedere “Centralizatorul de prețuri” din anexa 1 a caietului de sarcini, completând în acest sens toate colo</w:t>
      </w:r>
      <w:r w:rsidR="00457794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anele solicitate.</w:t>
      </w:r>
    </w:p>
    <w:p w14:paraId="08C9E661" w14:textId="77777777" w:rsidR="00094040" w:rsidRPr="00303934" w:rsidRDefault="00094040" w:rsidP="00303934">
      <w:pPr>
        <w:ind w:right="-1" w:firstLine="708"/>
        <w:jc w:val="both"/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</w:pPr>
    </w:p>
    <w:p w14:paraId="4497BAE7" w14:textId="417F51C0" w:rsidR="00094040" w:rsidRPr="00303934" w:rsidRDefault="00094040" w:rsidP="00303934">
      <w:pPr>
        <w:ind w:firstLine="708"/>
        <w:jc w:val="both"/>
        <w:rPr>
          <w:rFonts w:ascii="Trebuchet MS" w:eastAsia="Calibri" w:hAnsi="Trebuchet MS"/>
          <w:bCs/>
          <w:color w:val="000000"/>
          <w:sz w:val="22"/>
          <w:szCs w:val="22"/>
          <w:lang w:val="ro-RO"/>
        </w:rPr>
      </w:pP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Potrivit </w:t>
      </w:r>
      <w:r w:rsidRPr="00303934">
        <w:rPr>
          <w:rFonts w:ascii="Trebuchet MS" w:eastAsia="Calibri" w:hAnsi="Trebuchet MS"/>
          <w:b/>
          <w:bCs/>
          <w:i/>
          <w:color w:val="000000"/>
          <w:sz w:val="22"/>
          <w:szCs w:val="22"/>
          <w:lang w:val="ro-RO"/>
        </w:rPr>
        <w:t>PROCEDURII OPERAȚIONALE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aprobat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prin ordinul nr. 5442/10.08.2018 - </w:t>
      </w:r>
      <w:r w:rsidRPr="00303934">
        <w:rPr>
          <w:rFonts w:ascii="Trebuchet MS" w:eastAsia="Calibri" w:hAnsi="Trebuchet MS"/>
          <w:b/>
          <w:bCs/>
          <w:i/>
          <w:color w:val="000000"/>
          <w:sz w:val="22"/>
          <w:szCs w:val="22"/>
          <w:lang w:val="ro-RO"/>
        </w:rPr>
        <w:t>MANUAL PROCEDURI DE LUCRU INTERN PRIVIND ACHIZIŢIILE PUBLICE PS.12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, î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n cazul 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î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n care criteriul de atribuire este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pre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ul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cel mai sc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zut a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tunci responsabilul de procedură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are posibilitatea de a analiza doar oferta cu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pre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ul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cel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mai mic ofertat, iar în cazul î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n care aceasta corespunde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necesit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ilor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autorității contractante, atribuirea se face f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r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a mai analiza celelalte oferte. Pe cale de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consecin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ţă</w:t>
      </w:r>
      <w:proofErr w:type="spellEnd"/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, î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n cazul 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î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n care oferta cu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pre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ul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cel mai sc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ăzut nu </w:t>
      </w:r>
      <w:proofErr w:type="spellStart"/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î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ndepline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ş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te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cerin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ele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autorit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ii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contractante, responsabilul de procedur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va proceda la analizarea ofertei care are </w:t>
      </w:r>
      <w:proofErr w:type="spellStart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pre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ul</w:t>
      </w:r>
      <w:proofErr w:type="spellEnd"/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 imediat urm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tor (din punct de vedere cresc</w:t>
      </w:r>
      <w:r w:rsidR="00106ACF"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ă</w:t>
      </w:r>
      <w:r w:rsidRPr="00303934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tor). Ofertele care nu vor fi analizate ca urmare a declarării câștigătoare a unei oferte cu preț mai mic, vor fi declarate oferte participante.</w:t>
      </w:r>
    </w:p>
    <w:p w14:paraId="0BEA1B72" w14:textId="77777777" w:rsidR="00094040" w:rsidRPr="00303934" w:rsidRDefault="00094040" w:rsidP="00303934">
      <w:pPr>
        <w:ind w:right="-1"/>
        <w:jc w:val="both"/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</w:pPr>
    </w:p>
    <w:p w14:paraId="2F2B8AA1" w14:textId="77777777" w:rsidR="00457794" w:rsidRPr="00303934" w:rsidRDefault="00457794" w:rsidP="00303934">
      <w:pPr>
        <w:ind w:right="-1" w:firstLine="708"/>
        <w:jc w:val="both"/>
        <w:rPr>
          <w:rFonts w:ascii="Trebuchet MS" w:hAnsi="Trebuchet MS" w:cs="Calibri"/>
          <w:b/>
          <w:sz w:val="22"/>
          <w:szCs w:val="22"/>
          <w:lang w:val="ro-RO"/>
        </w:rPr>
      </w:pPr>
      <w:r w:rsidRPr="00303934">
        <w:rPr>
          <w:rFonts w:ascii="Trebuchet MS" w:hAnsi="Trebuchet MS" w:cs="Calibri"/>
          <w:b/>
          <w:sz w:val="22"/>
          <w:szCs w:val="22"/>
          <w:lang w:val="ro-RO"/>
        </w:rPr>
        <w:t xml:space="preserve">  Achiziția se va finaliza prin transmiterea unei note de comanda ofertantului declarat câștigător. </w:t>
      </w:r>
    </w:p>
    <w:p w14:paraId="34720E64" w14:textId="77777777" w:rsidR="00094040" w:rsidRPr="00303934" w:rsidRDefault="00094040" w:rsidP="00303934">
      <w:pPr>
        <w:ind w:right="-1" w:firstLine="708"/>
        <w:jc w:val="both"/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</w:pPr>
    </w:p>
    <w:p w14:paraId="169EEC3F" w14:textId="77777777" w:rsidR="00094040" w:rsidRPr="00303934" w:rsidRDefault="00094040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</w:pPr>
      <w:r w:rsidRPr="00303934"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 xml:space="preserve">           </w:t>
      </w:r>
      <w:r w:rsidR="00457794" w:rsidRPr="00303934"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 xml:space="preserve">RĂSPUNSUL LA EVENTUALELE SOLICITĂRI DE CLARIFICĂRI, va fi postat pe site-ul MLPDA, la adresa: </w:t>
      </w:r>
      <w:hyperlink r:id="rId9" w:history="1">
        <w:r w:rsidR="00457794" w:rsidRPr="00303934">
          <w:rPr>
            <w:rStyle w:val="Hyperlink"/>
            <w:rFonts w:ascii="Trebuchet MS" w:hAnsi="Trebuchet MS" w:cs="Segoe UI"/>
            <w:b/>
            <w:sz w:val="22"/>
            <w:szCs w:val="22"/>
            <w:shd w:val="clear" w:color="auto" w:fill="F8F8F8"/>
            <w:lang w:val="ro-RO"/>
          </w:rPr>
          <w:t>https://mlpda.ro/pages/anunturiachizitiipublice</w:t>
        </w:r>
      </w:hyperlink>
      <w:r w:rsidR="00457794" w:rsidRPr="00303934"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>.</w:t>
      </w:r>
    </w:p>
    <w:p w14:paraId="69D9DF29" w14:textId="77777777" w:rsidR="00457794" w:rsidRPr="00303934" w:rsidRDefault="00457794" w:rsidP="00303934">
      <w:pPr>
        <w:tabs>
          <w:tab w:val="left" w:pos="851"/>
        </w:tabs>
        <w:ind w:right="-1"/>
        <w:jc w:val="both"/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</w:pPr>
    </w:p>
    <w:p w14:paraId="66532386" w14:textId="40BBC013" w:rsidR="00094040" w:rsidRPr="00303934" w:rsidRDefault="00303934" w:rsidP="00303934">
      <w:pPr>
        <w:shd w:val="clear" w:color="auto" w:fill="FFFFFF" w:themeFill="background1"/>
        <w:tabs>
          <w:tab w:val="left" w:pos="851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ab/>
      </w:r>
      <w:r w:rsidR="00094040" w:rsidRPr="00303934"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 xml:space="preserve">Persoana de contact: </w:t>
      </w:r>
      <w:r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Anca VASILE</w:t>
      </w:r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, e-mail: </w:t>
      </w:r>
      <w:hyperlink r:id="rId10" w:history="1">
        <w:r w:rsidRPr="00303934">
          <w:rPr>
            <w:rStyle w:val="Hyperlink"/>
            <w:rFonts w:ascii="Trebuchet MS" w:hAnsi="Trebuchet MS" w:cs="Segoe UI"/>
            <w:sz w:val="22"/>
            <w:szCs w:val="22"/>
            <w:shd w:val="clear" w:color="auto" w:fill="F8F8F8"/>
            <w:lang w:val="ro-RO"/>
          </w:rPr>
          <w:t>anca.vasile@mdrap.ro</w:t>
        </w:r>
      </w:hyperlink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,</w:t>
      </w:r>
      <w:r w:rsidR="00522A21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 </w:t>
      </w:r>
      <w:r w:rsidR="00094040" w:rsidRPr="00303934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tel: 0372 111 432</w:t>
      </w:r>
      <w:r w:rsidR="00094040" w:rsidRPr="00303934">
        <w:rPr>
          <w:rFonts w:ascii="Trebuchet MS" w:hAnsi="Trebuchet MS" w:cs="Calibri"/>
          <w:sz w:val="22"/>
          <w:szCs w:val="22"/>
          <w:lang w:val="ro-RO"/>
        </w:rPr>
        <w:t xml:space="preserve">; </w:t>
      </w:r>
      <w:bookmarkEnd w:id="1"/>
    </w:p>
    <w:p w14:paraId="1E86C0A5" w14:textId="77777777" w:rsidR="00094040" w:rsidRPr="00303934" w:rsidRDefault="00094040" w:rsidP="00303934">
      <w:pPr>
        <w:tabs>
          <w:tab w:val="left" w:pos="851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3299422C" w14:textId="77777777" w:rsidR="00094040" w:rsidRPr="00303934" w:rsidRDefault="00094040" w:rsidP="00303934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             </w:t>
      </w:r>
      <w:bookmarkEnd w:id="2"/>
    </w:p>
    <w:p w14:paraId="3C8C6FB8" w14:textId="77777777" w:rsidR="00094040" w:rsidRPr="00303934" w:rsidRDefault="00094040" w:rsidP="00303934">
      <w:pPr>
        <w:ind w:right="-1"/>
        <w:rPr>
          <w:rFonts w:ascii="Trebuchet MS" w:hAnsi="Trebuchet MS" w:cs="Calibri"/>
          <w:sz w:val="22"/>
          <w:szCs w:val="22"/>
          <w:lang w:val="ro-RO"/>
        </w:rPr>
      </w:pPr>
    </w:p>
    <w:p w14:paraId="72A6C899" w14:textId="77777777" w:rsidR="00094040" w:rsidRPr="00303934" w:rsidRDefault="00094040" w:rsidP="00303934">
      <w:pPr>
        <w:ind w:right="-1"/>
        <w:rPr>
          <w:rFonts w:ascii="Trebuchet MS" w:hAnsi="Trebuchet MS" w:cs="Calibri"/>
          <w:sz w:val="22"/>
          <w:szCs w:val="22"/>
          <w:lang w:val="ro-RO"/>
        </w:rPr>
      </w:pPr>
    </w:p>
    <w:p w14:paraId="036A7EDC" w14:textId="77777777" w:rsidR="00094040" w:rsidRPr="00303934" w:rsidRDefault="00094040" w:rsidP="00303934">
      <w:pPr>
        <w:ind w:right="-1"/>
        <w:jc w:val="center"/>
        <w:rPr>
          <w:rFonts w:ascii="Trebuchet MS" w:hAnsi="Trebuchet MS" w:cs="Calibri"/>
          <w:sz w:val="22"/>
          <w:szCs w:val="22"/>
          <w:lang w:val="ro-RO"/>
        </w:rPr>
      </w:pPr>
      <w:r w:rsidRPr="00303934">
        <w:rPr>
          <w:rFonts w:ascii="Trebuchet MS" w:hAnsi="Trebuchet MS" w:cs="Calibri"/>
          <w:sz w:val="22"/>
          <w:szCs w:val="22"/>
          <w:lang w:val="ro-RO"/>
        </w:rPr>
        <w:t xml:space="preserve">Direcția Generală </w:t>
      </w:r>
      <w:proofErr w:type="spellStart"/>
      <w:r w:rsidRPr="00303934">
        <w:rPr>
          <w:rFonts w:ascii="Trebuchet MS" w:hAnsi="Trebuchet MS" w:cs="Calibri"/>
          <w:sz w:val="22"/>
          <w:szCs w:val="22"/>
          <w:lang w:val="ro-RO"/>
        </w:rPr>
        <w:t>Achiziţii</w:t>
      </w:r>
      <w:proofErr w:type="spellEnd"/>
      <w:r w:rsidRPr="00303934">
        <w:rPr>
          <w:rFonts w:ascii="Trebuchet MS" w:hAnsi="Trebuchet MS" w:cs="Calibri"/>
          <w:sz w:val="22"/>
          <w:szCs w:val="22"/>
          <w:lang w:val="ro-RO"/>
        </w:rPr>
        <w:t>,</w:t>
      </w:r>
    </w:p>
    <w:p w14:paraId="27917958" w14:textId="77777777" w:rsidR="00094040" w:rsidRPr="00303934" w:rsidRDefault="00094040" w:rsidP="00303934">
      <w:pPr>
        <w:ind w:right="-1"/>
        <w:jc w:val="center"/>
        <w:rPr>
          <w:rFonts w:ascii="Trebuchet MS" w:hAnsi="Trebuchet MS" w:cs="Calibri"/>
          <w:bCs/>
          <w:sz w:val="22"/>
          <w:szCs w:val="22"/>
          <w:lang w:val="ro-RO"/>
        </w:rPr>
      </w:pPr>
      <w:r w:rsidRPr="00303934">
        <w:rPr>
          <w:rFonts w:ascii="Trebuchet MS" w:hAnsi="Trebuchet MS" w:cs="Calibri"/>
          <w:sz w:val="22"/>
          <w:szCs w:val="22"/>
          <w:lang w:val="ro-RO"/>
        </w:rPr>
        <w:t>Director General,</w:t>
      </w:r>
    </w:p>
    <w:p w14:paraId="12E8DA05" w14:textId="77777777" w:rsidR="00094040" w:rsidRPr="00303934" w:rsidRDefault="00094040" w:rsidP="00303934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303934">
        <w:rPr>
          <w:rFonts w:ascii="Trebuchet MS" w:hAnsi="Trebuchet MS"/>
          <w:sz w:val="22"/>
          <w:szCs w:val="22"/>
          <w:lang w:val="ro-RO"/>
        </w:rPr>
        <w:t>Remus Gabriel URETEAN</w:t>
      </w:r>
    </w:p>
    <w:p w14:paraId="0A00BC60" w14:textId="77777777" w:rsidR="00094040" w:rsidRPr="00303934" w:rsidRDefault="00094040" w:rsidP="00303934">
      <w:pPr>
        <w:rPr>
          <w:rFonts w:ascii="Trebuchet MS" w:hAnsi="Trebuchet MS"/>
          <w:sz w:val="22"/>
          <w:szCs w:val="22"/>
          <w:lang w:val="ro-RO"/>
        </w:rPr>
      </w:pPr>
    </w:p>
    <w:p w14:paraId="59475816" w14:textId="77777777" w:rsidR="00094040" w:rsidRPr="00303934" w:rsidRDefault="00094040" w:rsidP="00303934">
      <w:pPr>
        <w:rPr>
          <w:rFonts w:ascii="Trebuchet MS" w:hAnsi="Trebuchet MS"/>
          <w:sz w:val="22"/>
          <w:szCs w:val="22"/>
          <w:lang w:val="ro-RO"/>
        </w:rPr>
      </w:pPr>
    </w:p>
    <w:p w14:paraId="5C7E94B9" w14:textId="77777777" w:rsidR="00094040" w:rsidRPr="00303934" w:rsidRDefault="00094040" w:rsidP="00303934">
      <w:pPr>
        <w:rPr>
          <w:rFonts w:ascii="Trebuchet MS" w:hAnsi="Trebuchet MS"/>
          <w:sz w:val="22"/>
          <w:szCs w:val="22"/>
          <w:lang w:val="ro-RO"/>
        </w:rPr>
      </w:pPr>
    </w:p>
    <w:p w14:paraId="7F1C5D7D" w14:textId="77777777" w:rsidR="00094040" w:rsidRPr="00303934" w:rsidRDefault="00094040" w:rsidP="00303934">
      <w:pPr>
        <w:rPr>
          <w:rFonts w:ascii="Trebuchet MS" w:hAnsi="Trebuchet MS"/>
          <w:sz w:val="22"/>
          <w:szCs w:val="22"/>
          <w:lang w:val="ro-RO"/>
        </w:rPr>
      </w:pPr>
    </w:p>
    <w:p w14:paraId="7E3B6DE8" w14:textId="77777777" w:rsidR="00094040" w:rsidRPr="00303934" w:rsidRDefault="00094040" w:rsidP="00303934">
      <w:pPr>
        <w:rPr>
          <w:rFonts w:ascii="Trebuchet MS" w:hAnsi="Trebuchet MS"/>
          <w:sz w:val="22"/>
          <w:szCs w:val="22"/>
          <w:lang w:val="ro-RO"/>
        </w:rPr>
      </w:pPr>
    </w:p>
    <w:p w14:paraId="48F453E4" w14:textId="77777777" w:rsidR="005D5409" w:rsidRPr="00303934" w:rsidRDefault="005D5409" w:rsidP="00303934">
      <w:pPr>
        <w:rPr>
          <w:rFonts w:ascii="Trebuchet MS" w:hAnsi="Trebuchet MS"/>
          <w:sz w:val="22"/>
          <w:szCs w:val="22"/>
          <w:lang w:val="ro-RO"/>
        </w:rPr>
      </w:pPr>
    </w:p>
    <w:sectPr w:rsidR="005D5409" w:rsidRPr="00303934" w:rsidSect="0083790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1080" w:right="562" w:bottom="706" w:left="1282" w:header="36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00C46" w14:textId="77777777" w:rsidR="000F5171" w:rsidRDefault="000F5171">
      <w:r>
        <w:separator/>
      </w:r>
    </w:p>
  </w:endnote>
  <w:endnote w:type="continuationSeparator" w:id="0">
    <w:p w14:paraId="571AA700" w14:textId="77777777" w:rsidR="000F5171" w:rsidRDefault="000F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-Bol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9EB6A" w14:textId="77777777" w:rsidR="000F5171" w:rsidRDefault="000F5171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D9D5F" w14:textId="338D57F5" w:rsidR="000F5171" w:rsidRPr="00457794" w:rsidRDefault="000F5171" w:rsidP="00457794">
    <w:pPr>
      <w:tabs>
        <w:tab w:val="center" w:pos="4680"/>
        <w:tab w:val="right" w:pos="9360"/>
      </w:tabs>
      <w:rPr>
        <w:rFonts w:ascii="Trebuchet MS" w:eastAsia="Calibri" w:hAnsi="Trebuchet MS"/>
        <w:sz w:val="20"/>
        <w:szCs w:val="20"/>
        <w:lang w:val="ro-RO"/>
      </w:rPr>
    </w:pPr>
    <w:proofErr w:type="spellStart"/>
    <w:r w:rsidRPr="00457794">
      <w:rPr>
        <w:rFonts w:ascii="Trebuchet MS" w:eastAsia="Calibri" w:hAnsi="Trebuchet MS"/>
        <w:sz w:val="20"/>
        <w:szCs w:val="20"/>
        <w:lang w:val="ro-RO"/>
      </w:rPr>
      <w:t>Intocmit</w:t>
    </w:r>
    <w:proofErr w:type="spellEnd"/>
    <w:r w:rsidRPr="00457794">
      <w:rPr>
        <w:rFonts w:ascii="Trebuchet MS" w:eastAsia="Calibri" w:hAnsi="Trebuchet MS"/>
        <w:sz w:val="20"/>
        <w:szCs w:val="20"/>
        <w:lang w:val="ro-RO"/>
      </w:rPr>
      <w:t xml:space="preserve">: </w:t>
    </w:r>
    <w:r w:rsidR="00303934">
      <w:rPr>
        <w:rFonts w:ascii="Trebuchet MS" w:eastAsia="Calibri" w:hAnsi="Trebuchet MS"/>
        <w:b/>
        <w:sz w:val="20"/>
        <w:szCs w:val="20"/>
        <w:lang w:val="ro-RO"/>
      </w:rPr>
      <w:t>Anca VASILE</w:t>
    </w:r>
  </w:p>
  <w:p w14:paraId="1CAB1C5B" w14:textId="35DD96E4" w:rsidR="000F5171" w:rsidRPr="00457794" w:rsidRDefault="000F5171" w:rsidP="00457794">
    <w:pPr>
      <w:tabs>
        <w:tab w:val="center" w:pos="4680"/>
        <w:tab w:val="right" w:pos="9360"/>
      </w:tabs>
      <w:rPr>
        <w:rFonts w:ascii="Trebuchet MS" w:eastAsia="Calibri" w:hAnsi="Trebuchet MS"/>
        <w:sz w:val="20"/>
        <w:szCs w:val="20"/>
        <w:lang w:val="ro-RO"/>
      </w:rPr>
    </w:pPr>
    <w:r w:rsidRPr="00457794">
      <w:rPr>
        <w:rFonts w:ascii="Trebuchet MS" w:eastAsia="Calibri" w:hAnsi="Trebuchet MS"/>
        <w:sz w:val="20"/>
        <w:szCs w:val="20"/>
        <w:lang w:val="ro-RO"/>
      </w:rPr>
      <w:t xml:space="preserve">Funcție: consilier </w:t>
    </w:r>
    <w:r w:rsidR="00303934">
      <w:rPr>
        <w:rFonts w:ascii="Trebuchet MS" w:eastAsia="Calibri" w:hAnsi="Trebuchet MS"/>
        <w:sz w:val="20"/>
        <w:szCs w:val="20"/>
        <w:lang w:val="ro-RO"/>
      </w:rPr>
      <w:t>achiziții publice</w:t>
    </w:r>
  </w:p>
  <w:p w14:paraId="6B6B968A" w14:textId="77777777" w:rsidR="000F5171" w:rsidRPr="00457794" w:rsidRDefault="000F5171" w:rsidP="00457794">
    <w:pPr>
      <w:tabs>
        <w:tab w:val="center" w:pos="4680"/>
        <w:tab w:val="right" w:pos="9360"/>
      </w:tabs>
      <w:rPr>
        <w:rFonts w:ascii="Trebuchet MS" w:eastAsia="Calibri" w:hAnsi="Trebuchet MS"/>
        <w:sz w:val="20"/>
        <w:szCs w:val="20"/>
        <w:lang w:val="ro-RO"/>
      </w:rPr>
    </w:pPr>
    <w:r w:rsidRPr="00457794">
      <w:rPr>
        <w:rFonts w:ascii="Trebuchet MS" w:eastAsia="Calibri" w:hAnsi="Trebuchet MS"/>
        <w:sz w:val="20"/>
        <w:szCs w:val="20"/>
        <w:lang w:val="ro-RO"/>
      </w:rPr>
      <w:t>T +40 372 111 432</w:t>
    </w:r>
  </w:p>
  <w:p w14:paraId="197B10EA" w14:textId="77777777" w:rsidR="000F5171" w:rsidRPr="00457794" w:rsidRDefault="000F5171" w:rsidP="00457794">
    <w:pPr>
      <w:tabs>
        <w:tab w:val="center" w:pos="4680"/>
        <w:tab w:val="right" w:pos="9360"/>
      </w:tabs>
      <w:rPr>
        <w:rFonts w:ascii="Trebuchet MS" w:eastAsia="Calibri" w:hAnsi="Trebuchet MS"/>
        <w:sz w:val="20"/>
        <w:szCs w:val="20"/>
        <w:lang w:val="ro-RO"/>
      </w:rPr>
    </w:pPr>
    <w:r w:rsidRPr="00457794">
      <w:rPr>
        <w:rFonts w:ascii="Trebuchet MS" w:eastAsia="Calibri" w:hAnsi="Trebuchet MS"/>
        <w:sz w:val="20"/>
        <w:szCs w:val="20"/>
        <w:lang w:val="ro-RO"/>
      </w:rPr>
      <w:t>Fax: +40 372 111 445</w:t>
    </w:r>
  </w:p>
  <w:p w14:paraId="2144A053" w14:textId="5875E5F2" w:rsidR="000F5171" w:rsidRPr="00457794" w:rsidRDefault="000F5171" w:rsidP="00457794">
    <w:pPr>
      <w:spacing w:after="160" w:line="259" w:lineRule="auto"/>
      <w:rPr>
        <w:rFonts w:ascii="Trebuchet MS" w:eastAsia="Calibri" w:hAnsi="Trebuchet MS"/>
        <w:lang w:val="ro-RO"/>
      </w:rPr>
    </w:pPr>
    <w:r w:rsidRPr="00457794">
      <w:rPr>
        <w:rFonts w:ascii="Trebuchet MS" w:eastAsia="Calibri" w:hAnsi="Trebuchet MS"/>
        <w:sz w:val="20"/>
        <w:szCs w:val="20"/>
        <w:lang w:val="ro-RO"/>
      </w:rPr>
      <w:t>E-mail: a</w:t>
    </w:r>
    <w:r w:rsidR="00303934">
      <w:rPr>
        <w:rFonts w:ascii="Trebuchet MS" w:eastAsia="Calibri" w:hAnsi="Trebuchet MS"/>
        <w:sz w:val="20"/>
        <w:szCs w:val="20"/>
        <w:lang w:val="ro-RO"/>
      </w:rPr>
      <w:t>nca</w:t>
    </w:r>
    <w:r w:rsidRPr="00457794">
      <w:rPr>
        <w:rFonts w:ascii="Trebuchet MS" w:eastAsia="Calibri" w:hAnsi="Trebuchet MS"/>
        <w:sz w:val="20"/>
        <w:szCs w:val="20"/>
        <w:lang w:val="ro-RO"/>
      </w:rPr>
      <w:t>.</w:t>
    </w:r>
    <w:r w:rsidR="00303934">
      <w:rPr>
        <w:rFonts w:ascii="Trebuchet MS" w:eastAsia="Calibri" w:hAnsi="Trebuchet MS"/>
        <w:sz w:val="20"/>
        <w:szCs w:val="20"/>
        <w:lang w:val="ro-RO"/>
      </w:rPr>
      <w:t>v</w:t>
    </w:r>
    <w:r w:rsidRPr="00457794">
      <w:rPr>
        <w:rFonts w:ascii="Trebuchet MS" w:eastAsia="Calibri" w:hAnsi="Trebuchet MS"/>
        <w:sz w:val="20"/>
        <w:szCs w:val="20"/>
        <w:lang w:val="ro-RO"/>
      </w:rPr>
      <w:t>a</w:t>
    </w:r>
    <w:r w:rsidR="00303934">
      <w:rPr>
        <w:rFonts w:ascii="Trebuchet MS" w:eastAsia="Calibri" w:hAnsi="Trebuchet MS"/>
        <w:sz w:val="20"/>
        <w:szCs w:val="20"/>
        <w:lang w:val="ro-RO"/>
      </w:rPr>
      <w:t>sile</w:t>
    </w:r>
    <w:r w:rsidRPr="00457794">
      <w:rPr>
        <w:rFonts w:ascii="Trebuchet MS" w:eastAsia="Calibri" w:hAnsi="Trebuchet MS"/>
        <w:sz w:val="20"/>
        <w:szCs w:val="20"/>
        <w:lang w:val="ro-RO"/>
      </w:rPr>
      <w:t>@mdrap.ro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7187D" w14:textId="77777777" w:rsidR="000F5171" w:rsidRDefault="000F5171">
      <w:r>
        <w:separator/>
      </w:r>
    </w:p>
  </w:footnote>
  <w:footnote w:type="continuationSeparator" w:id="0">
    <w:p w14:paraId="1F52F649" w14:textId="77777777" w:rsidR="000F5171" w:rsidRDefault="000F5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353D3" w14:textId="77777777" w:rsidR="000F5171" w:rsidRDefault="000F5171" w:rsidP="00777ECF">
    <w:pPr>
      <w:pStyle w:val="Header"/>
      <w:tabs>
        <w:tab w:val="left" w:pos="298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C6C24" w14:textId="77777777" w:rsidR="000F5171" w:rsidRDefault="000F5171" w:rsidP="00B25C33">
    <w:pPr>
      <w:pStyle w:val="Header"/>
      <w:tabs>
        <w:tab w:val="clear" w:pos="4320"/>
        <w:tab w:val="clear" w:pos="8640"/>
        <w:tab w:val="left" w:pos="2364"/>
      </w:tabs>
    </w:pPr>
    <w:r w:rsidRPr="00BB5115">
      <w:rPr>
        <w:rFonts w:ascii="Trebuchet MS" w:eastAsia="Calibri" w:hAnsi="Trebuchet MS"/>
        <w:noProof/>
      </w:rPr>
      <w:drawing>
        <wp:anchor distT="0" distB="0" distL="114300" distR="114300" simplePos="0" relativeHeight="251661312" behindDoc="1" locked="0" layoutInCell="1" allowOverlap="1" wp14:anchorId="4BD2820F" wp14:editId="65D4583B">
          <wp:simplePos x="0" y="0"/>
          <wp:positionH relativeFrom="page">
            <wp:posOffset>939800</wp:posOffset>
          </wp:positionH>
          <wp:positionV relativeFrom="page">
            <wp:posOffset>77470</wp:posOffset>
          </wp:positionV>
          <wp:extent cx="896620" cy="784860"/>
          <wp:effectExtent l="0" t="0" r="0" b="0"/>
          <wp:wrapTight wrapText="bothSides">
            <wp:wrapPolygon edited="0">
              <wp:start x="6425" y="0"/>
              <wp:lineTo x="0" y="3670"/>
              <wp:lineTo x="0" y="14155"/>
              <wp:lineTo x="918" y="16777"/>
              <wp:lineTo x="5507" y="20971"/>
              <wp:lineTo x="6425" y="20971"/>
              <wp:lineTo x="14686" y="20971"/>
              <wp:lineTo x="15603" y="20971"/>
              <wp:lineTo x="20193" y="16777"/>
              <wp:lineTo x="21110" y="14155"/>
              <wp:lineTo x="21110" y="3670"/>
              <wp:lineTo x="14686" y="0"/>
              <wp:lineTo x="6425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5C33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1E49C706" wp14:editId="0F64E0C3">
              <wp:simplePos x="0" y="0"/>
              <wp:positionH relativeFrom="margin">
                <wp:posOffset>1206500</wp:posOffset>
              </wp:positionH>
              <wp:positionV relativeFrom="page">
                <wp:posOffset>234950</wp:posOffset>
              </wp:positionV>
              <wp:extent cx="3295650" cy="53467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534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0F596E" w14:textId="77777777" w:rsidR="000F5171" w:rsidRDefault="000F5171" w:rsidP="00B25C33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Ministerul Lucrărilor Publice, </w:t>
                          </w:r>
                        </w:p>
                        <w:p w14:paraId="63E69A77" w14:textId="77777777" w:rsidR="000F5171" w:rsidRPr="0016561B" w:rsidRDefault="000F5171" w:rsidP="00B25C33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Dezvoltării și Administrației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9C7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5pt;margin-top:18.5pt;width:259.5pt;height:42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" stroked="f">
              <v:textbox>
                <w:txbxContent>
                  <w:p w14:paraId="2C0F596E" w14:textId="77777777" w:rsidR="000F5171" w:rsidRDefault="000F5171" w:rsidP="00B25C33">
                    <w:pPr>
                      <w:pStyle w:val="Instituie"/>
                      <w:spacing w:after="0" w:line="240" w:lineRule="auto"/>
                    </w:pPr>
                    <w:r>
                      <w:t xml:space="preserve">Ministerul Lucrărilor Publice, </w:t>
                    </w:r>
                  </w:p>
                  <w:p w14:paraId="63E69A77" w14:textId="77777777" w:rsidR="000F5171" w:rsidRPr="0016561B" w:rsidRDefault="000F5171" w:rsidP="00B25C33">
                    <w:pPr>
                      <w:pStyle w:val="Instituie"/>
                      <w:spacing w:after="0" w:line="240" w:lineRule="auto"/>
                    </w:pPr>
                    <w:r>
                      <w:t xml:space="preserve">Dezvoltării și Administrației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76A3"/>
    <w:multiLevelType w:val="hybridMultilevel"/>
    <w:tmpl w:val="1938E6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6E85"/>
    <w:multiLevelType w:val="multilevel"/>
    <w:tmpl w:val="5BBA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57C10"/>
    <w:multiLevelType w:val="hybridMultilevel"/>
    <w:tmpl w:val="7B7E04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D59D4"/>
    <w:multiLevelType w:val="hybridMultilevel"/>
    <w:tmpl w:val="BEFC78C6"/>
    <w:lvl w:ilvl="0" w:tplc="92AC75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CD72F5"/>
    <w:multiLevelType w:val="hybridMultilevel"/>
    <w:tmpl w:val="57C490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32CD4"/>
    <w:multiLevelType w:val="hybridMultilevel"/>
    <w:tmpl w:val="DB8ACA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267C4"/>
    <w:multiLevelType w:val="hybridMultilevel"/>
    <w:tmpl w:val="AA0AB3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35727"/>
    <w:multiLevelType w:val="hybridMultilevel"/>
    <w:tmpl w:val="6FF464C0"/>
    <w:lvl w:ilvl="0" w:tplc="90BC2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attachedTemplate r:id="rId1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19"/>
    <w:rsid w:val="00002E8D"/>
    <w:rsid w:val="0000387B"/>
    <w:rsid w:val="00005229"/>
    <w:rsid w:val="00005FE2"/>
    <w:rsid w:val="00011FD0"/>
    <w:rsid w:val="00011FD3"/>
    <w:rsid w:val="000148AD"/>
    <w:rsid w:val="0002011D"/>
    <w:rsid w:val="00020489"/>
    <w:rsid w:val="00021706"/>
    <w:rsid w:val="00024135"/>
    <w:rsid w:val="00026858"/>
    <w:rsid w:val="00026C05"/>
    <w:rsid w:val="00027B9D"/>
    <w:rsid w:val="00030BDE"/>
    <w:rsid w:val="00030C5B"/>
    <w:rsid w:val="000310B4"/>
    <w:rsid w:val="000327CB"/>
    <w:rsid w:val="00032B8E"/>
    <w:rsid w:val="0003430C"/>
    <w:rsid w:val="000343CC"/>
    <w:rsid w:val="000347C2"/>
    <w:rsid w:val="000352AD"/>
    <w:rsid w:val="000354E0"/>
    <w:rsid w:val="00037898"/>
    <w:rsid w:val="00042754"/>
    <w:rsid w:val="0004292D"/>
    <w:rsid w:val="00043572"/>
    <w:rsid w:val="000456EA"/>
    <w:rsid w:val="00046510"/>
    <w:rsid w:val="00046D2F"/>
    <w:rsid w:val="000471AD"/>
    <w:rsid w:val="000473DC"/>
    <w:rsid w:val="00051354"/>
    <w:rsid w:val="00052696"/>
    <w:rsid w:val="00057059"/>
    <w:rsid w:val="000573A5"/>
    <w:rsid w:val="00057C27"/>
    <w:rsid w:val="000637C6"/>
    <w:rsid w:val="00064373"/>
    <w:rsid w:val="0006559F"/>
    <w:rsid w:val="00065A62"/>
    <w:rsid w:val="0006631E"/>
    <w:rsid w:val="000678F8"/>
    <w:rsid w:val="0007081C"/>
    <w:rsid w:val="000716EF"/>
    <w:rsid w:val="00073666"/>
    <w:rsid w:val="00075943"/>
    <w:rsid w:val="00075A6F"/>
    <w:rsid w:val="00077A72"/>
    <w:rsid w:val="00077CC8"/>
    <w:rsid w:val="00086951"/>
    <w:rsid w:val="00086966"/>
    <w:rsid w:val="00091DB9"/>
    <w:rsid w:val="0009287A"/>
    <w:rsid w:val="00092F55"/>
    <w:rsid w:val="00093CA3"/>
    <w:rsid w:val="00094040"/>
    <w:rsid w:val="00095994"/>
    <w:rsid w:val="0009700C"/>
    <w:rsid w:val="000A0248"/>
    <w:rsid w:val="000A2C54"/>
    <w:rsid w:val="000A5B53"/>
    <w:rsid w:val="000A602B"/>
    <w:rsid w:val="000A6AC0"/>
    <w:rsid w:val="000B0F47"/>
    <w:rsid w:val="000B1BA5"/>
    <w:rsid w:val="000B438B"/>
    <w:rsid w:val="000B4950"/>
    <w:rsid w:val="000B4B9C"/>
    <w:rsid w:val="000C15D1"/>
    <w:rsid w:val="000C1D6D"/>
    <w:rsid w:val="000C5148"/>
    <w:rsid w:val="000C63DF"/>
    <w:rsid w:val="000C6469"/>
    <w:rsid w:val="000D181D"/>
    <w:rsid w:val="000D1936"/>
    <w:rsid w:val="000D1D91"/>
    <w:rsid w:val="000D2927"/>
    <w:rsid w:val="000D3FA1"/>
    <w:rsid w:val="000E07C8"/>
    <w:rsid w:val="000E2FB3"/>
    <w:rsid w:val="000E3471"/>
    <w:rsid w:val="000E47A7"/>
    <w:rsid w:val="000E5A3D"/>
    <w:rsid w:val="000E6A33"/>
    <w:rsid w:val="000F10DF"/>
    <w:rsid w:val="000F1E1F"/>
    <w:rsid w:val="000F29D6"/>
    <w:rsid w:val="000F2A1F"/>
    <w:rsid w:val="000F2D9A"/>
    <w:rsid w:val="000F32D7"/>
    <w:rsid w:val="000F3D86"/>
    <w:rsid w:val="000F4170"/>
    <w:rsid w:val="000F470B"/>
    <w:rsid w:val="000F5171"/>
    <w:rsid w:val="000F5C6B"/>
    <w:rsid w:val="0010313A"/>
    <w:rsid w:val="00103F5C"/>
    <w:rsid w:val="001054F2"/>
    <w:rsid w:val="001055B6"/>
    <w:rsid w:val="00105C65"/>
    <w:rsid w:val="00106810"/>
    <w:rsid w:val="00106ACF"/>
    <w:rsid w:val="00111ABF"/>
    <w:rsid w:val="00112D29"/>
    <w:rsid w:val="00113E54"/>
    <w:rsid w:val="0011531F"/>
    <w:rsid w:val="00116E14"/>
    <w:rsid w:val="00120DA7"/>
    <w:rsid w:val="00121291"/>
    <w:rsid w:val="001235F5"/>
    <w:rsid w:val="00126BEF"/>
    <w:rsid w:val="00130025"/>
    <w:rsid w:val="00130CED"/>
    <w:rsid w:val="0013132A"/>
    <w:rsid w:val="00132275"/>
    <w:rsid w:val="00133A69"/>
    <w:rsid w:val="00137256"/>
    <w:rsid w:val="00140161"/>
    <w:rsid w:val="001414F2"/>
    <w:rsid w:val="0014215F"/>
    <w:rsid w:val="00142E15"/>
    <w:rsid w:val="00144792"/>
    <w:rsid w:val="001448E5"/>
    <w:rsid w:val="00145D95"/>
    <w:rsid w:val="00146894"/>
    <w:rsid w:val="00147CD6"/>
    <w:rsid w:val="00151F09"/>
    <w:rsid w:val="00152052"/>
    <w:rsid w:val="00152B15"/>
    <w:rsid w:val="00153A3B"/>
    <w:rsid w:val="0015467D"/>
    <w:rsid w:val="0015515F"/>
    <w:rsid w:val="001601EA"/>
    <w:rsid w:val="00162422"/>
    <w:rsid w:val="00162AD6"/>
    <w:rsid w:val="00162DA9"/>
    <w:rsid w:val="00162E6C"/>
    <w:rsid w:val="001633A6"/>
    <w:rsid w:val="0016361C"/>
    <w:rsid w:val="00163CED"/>
    <w:rsid w:val="00167993"/>
    <w:rsid w:val="00170FFF"/>
    <w:rsid w:val="0017283A"/>
    <w:rsid w:val="00172AE9"/>
    <w:rsid w:val="001731C1"/>
    <w:rsid w:val="001740C6"/>
    <w:rsid w:val="001760A9"/>
    <w:rsid w:val="001800CF"/>
    <w:rsid w:val="001825BD"/>
    <w:rsid w:val="00185AFB"/>
    <w:rsid w:val="001866DB"/>
    <w:rsid w:val="001876E2"/>
    <w:rsid w:val="00187738"/>
    <w:rsid w:val="00187B8E"/>
    <w:rsid w:val="0019075C"/>
    <w:rsid w:val="00191D76"/>
    <w:rsid w:val="00193032"/>
    <w:rsid w:val="0019325B"/>
    <w:rsid w:val="00195AB7"/>
    <w:rsid w:val="0019612A"/>
    <w:rsid w:val="0019647A"/>
    <w:rsid w:val="00197405"/>
    <w:rsid w:val="001A0AB5"/>
    <w:rsid w:val="001A1EFB"/>
    <w:rsid w:val="001A323E"/>
    <w:rsid w:val="001A6CEC"/>
    <w:rsid w:val="001B0B7C"/>
    <w:rsid w:val="001B13FF"/>
    <w:rsid w:val="001B227A"/>
    <w:rsid w:val="001B43B1"/>
    <w:rsid w:val="001B5DBD"/>
    <w:rsid w:val="001B7393"/>
    <w:rsid w:val="001C0D09"/>
    <w:rsid w:val="001C1164"/>
    <w:rsid w:val="001C21DE"/>
    <w:rsid w:val="001C24DA"/>
    <w:rsid w:val="001C2AA1"/>
    <w:rsid w:val="001C4447"/>
    <w:rsid w:val="001C56E0"/>
    <w:rsid w:val="001C6A82"/>
    <w:rsid w:val="001D0041"/>
    <w:rsid w:val="001D4C1B"/>
    <w:rsid w:val="001D6353"/>
    <w:rsid w:val="001D63AD"/>
    <w:rsid w:val="001D6A0D"/>
    <w:rsid w:val="001E28BD"/>
    <w:rsid w:val="001E351B"/>
    <w:rsid w:val="001E4B84"/>
    <w:rsid w:val="001E4CAA"/>
    <w:rsid w:val="001E5611"/>
    <w:rsid w:val="001E61E7"/>
    <w:rsid w:val="001F021F"/>
    <w:rsid w:val="001F262D"/>
    <w:rsid w:val="001F2808"/>
    <w:rsid w:val="001F3601"/>
    <w:rsid w:val="001F41DB"/>
    <w:rsid w:val="001F5151"/>
    <w:rsid w:val="001F5C98"/>
    <w:rsid w:val="001F5EED"/>
    <w:rsid w:val="001F6599"/>
    <w:rsid w:val="00200728"/>
    <w:rsid w:val="002022FA"/>
    <w:rsid w:val="00204BAC"/>
    <w:rsid w:val="00207D6A"/>
    <w:rsid w:val="0021242E"/>
    <w:rsid w:val="00213537"/>
    <w:rsid w:val="00214109"/>
    <w:rsid w:val="002141B2"/>
    <w:rsid w:val="00214EFF"/>
    <w:rsid w:val="00217D84"/>
    <w:rsid w:val="00220069"/>
    <w:rsid w:val="002213C2"/>
    <w:rsid w:val="00225237"/>
    <w:rsid w:val="00225501"/>
    <w:rsid w:val="00230100"/>
    <w:rsid w:val="00231C82"/>
    <w:rsid w:val="00232264"/>
    <w:rsid w:val="002342B9"/>
    <w:rsid w:val="00237763"/>
    <w:rsid w:val="00242A2E"/>
    <w:rsid w:val="00243408"/>
    <w:rsid w:val="002452BF"/>
    <w:rsid w:val="00246368"/>
    <w:rsid w:val="00246A4A"/>
    <w:rsid w:val="00250013"/>
    <w:rsid w:val="002508D8"/>
    <w:rsid w:val="00250A1C"/>
    <w:rsid w:val="002520BA"/>
    <w:rsid w:val="00253274"/>
    <w:rsid w:val="00253DEB"/>
    <w:rsid w:val="002543E0"/>
    <w:rsid w:val="00255CF4"/>
    <w:rsid w:val="002569EC"/>
    <w:rsid w:val="002605DD"/>
    <w:rsid w:val="002607BE"/>
    <w:rsid w:val="002616F0"/>
    <w:rsid w:val="00263239"/>
    <w:rsid w:val="0026456D"/>
    <w:rsid w:val="002653DC"/>
    <w:rsid w:val="00265CCA"/>
    <w:rsid w:val="00266795"/>
    <w:rsid w:val="00266FF2"/>
    <w:rsid w:val="00270EA6"/>
    <w:rsid w:val="002721E7"/>
    <w:rsid w:val="0027274A"/>
    <w:rsid w:val="002747BB"/>
    <w:rsid w:val="002774B4"/>
    <w:rsid w:val="00277522"/>
    <w:rsid w:val="002776FE"/>
    <w:rsid w:val="00280C97"/>
    <w:rsid w:val="00284484"/>
    <w:rsid w:val="00287B1A"/>
    <w:rsid w:val="00290785"/>
    <w:rsid w:val="00290DE8"/>
    <w:rsid w:val="00291C5A"/>
    <w:rsid w:val="00292089"/>
    <w:rsid w:val="002937D4"/>
    <w:rsid w:val="002943FA"/>
    <w:rsid w:val="00295550"/>
    <w:rsid w:val="002974FC"/>
    <w:rsid w:val="002A0B2C"/>
    <w:rsid w:val="002A119E"/>
    <w:rsid w:val="002A3DBF"/>
    <w:rsid w:val="002A4748"/>
    <w:rsid w:val="002A4BA2"/>
    <w:rsid w:val="002A5326"/>
    <w:rsid w:val="002A712C"/>
    <w:rsid w:val="002B2203"/>
    <w:rsid w:val="002B42F2"/>
    <w:rsid w:val="002B67D0"/>
    <w:rsid w:val="002B6A71"/>
    <w:rsid w:val="002B6F2E"/>
    <w:rsid w:val="002B7B0E"/>
    <w:rsid w:val="002C2744"/>
    <w:rsid w:val="002C2AF2"/>
    <w:rsid w:val="002C31F8"/>
    <w:rsid w:val="002C46C8"/>
    <w:rsid w:val="002C79E0"/>
    <w:rsid w:val="002D07B4"/>
    <w:rsid w:val="002D388F"/>
    <w:rsid w:val="002D7B9A"/>
    <w:rsid w:val="002E22DB"/>
    <w:rsid w:val="002E3F0C"/>
    <w:rsid w:val="002E694F"/>
    <w:rsid w:val="002E6C96"/>
    <w:rsid w:val="002E7D17"/>
    <w:rsid w:val="002F0150"/>
    <w:rsid w:val="002F1C7B"/>
    <w:rsid w:val="002F301F"/>
    <w:rsid w:val="002F3D9E"/>
    <w:rsid w:val="002F74D7"/>
    <w:rsid w:val="00303499"/>
    <w:rsid w:val="00303934"/>
    <w:rsid w:val="00303960"/>
    <w:rsid w:val="00306D47"/>
    <w:rsid w:val="00310670"/>
    <w:rsid w:val="00315756"/>
    <w:rsid w:val="00315882"/>
    <w:rsid w:val="003203C2"/>
    <w:rsid w:val="00320496"/>
    <w:rsid w:val="00320781"/>
    <w:rsid w:val="00320857"/>
    <w:rsid w:val="003209CB"/>
    <w:rsid w:val="00321A64"/>
    <w:rsid w:val="00322600"/>
    <w:rsid w:val="00322B17"/>
    <w:rsid w:val="00323C6C"/>
    <w:rsid w:val="003245B3"/>
    <w:rsid w:val="00325AED"/>
    <w:rsid w:val="00325B10"/>
    <w:rsid w:val="0032628E"/>
    <w:rsid w:val="0032641C"/>
    <w:rsid w:val="0032670A"/>
    <w:rsid w:val="0032779C"/>
    <w:rsid w:val="00333711"/>
    <w:rsid w:val="00335271"/>
    <w:rsid w:val="00341D1B"/>
    <w:rsid w:val="0034404A"/>
    <w:rsid w:val="003461E2"/>
    <w:rsid w:val="00347C7D"/>
    <w:rsid w:val="00347E00"/>
    <w:rsid w:val="003530EB"/>
    <w:rsid w:val="00353AF7"/>
    <w:rsid w:val="00355855"/>
    <w:rsid w:val="003560FE"/>
    <w:rsid w:val="00360ACA"/>
    <w:rsid w:val="00366186"/>
    <w:rsid w:val="0036640F"/>
    <w:rsid w:val="003674DA"/>
    <w:rsid w:val="00371AB5"/>
    <w:rsid w:val="00371FDC"/>
    <w:rsid w:val="00372F16"/>
    <w:rsid w:val="00373736"/>
    <w:rsid w:val="00374025"/>
    <w:rsid w:val="00374045"/>
    <w:rsid w:val="003746C4"/>
    <w:rsid w:val="003748DE"/>
    <w:rsid w:val="00375D2D"/>
    <w:rsid w:val="00375E52"/>
    <w:rsid w:val="00376217"/>
    <w:rsid w:val="003804BF"/>
    <w:rsid w:val="0038108D"/>
    <w:rsid w:val="00383BEA"/>
    <w:rsid w:val="00384A40"/>
    <w:rsid w:val="00384D3A"/>
    <w:rsid w:val="00385939"/>
    <w:rsid w:val="003869D2"/>
    <w:rsid w:val="00387F9E"/>
    <w:rsid w:val="00391531"/>
    <w:rsid w:val="0039383F"/>
    <w:rsid w:val="0039406F"/>
    <w:rsid w:val="003A00FC"/>
    <w:rsid w:val="003A09F7"/>
    <w:rsid w:val="003A1B9D"/>
    <w:rsid w:val="003A25A5"/>
    <w:rsid w:val="003A2848"/>
    <w:rsid w:val="003A2AC8"/>
    <w:rsid w:val="003A3366"/>
    <w:rsid w:val="003A5FC0"/>
    <w:rsid w:val="003B10F4"/>
    <w:rsid w:val="003B14DE"/>
    <w:rsid w:val="003B2534"/>
    <w:rsid w:val="003C28B2"/>
    <w:rsid w:val="003C3DCB"/>
    <w:rsid w:val="003C49CC"/>
    <w:rsid w:val="003C6071"/>
    <w:rsid w:val="003D217E"/>
    <w:rsid w:val="003D38E2"/>
    <w:rsid w:val="003D4083"/>
    <w:rsid w:val="003D6C30"/>
    <w:rsid w:val="003E0337"/>
    <w:rsid w:val="003E1488"/>
    <w:rsid w:val="003E17BE"/>
    <w:rsid w:val="003E2A28"/>
    <w:rsid w:val="003E2C35"/>
    <w:rsid w:val="003E3822"/>
    <w:rsid w:val="003E3CA8"/>
    <w:rsid w:val="003E6BFD"/>
    <w:rsid w:val="003F06BD"/>
    <w:rsid w:val="003F2559"/>
    <w:rsid w:val="003F3866"/>
    <w:rsid w:val="003F4170"/>
    <w:rsid w:val="003F4DE5"/>
    <w:rsid w:val="003F594A"/>
    <w:rsid w:val="003F610B"/>
    <w:rsid w:val="003F6AD4"/>
    <w:rsid w:val="003F7027"/>
    <w:rsid w:val="003F713B"/>
    <w:rsid w:val="00400895"/>
    <w:rsid w:val="00401796"/>
    <w:rsid w:val="004021FB"/>
    <w:rsid w:val="00402640"/>
    <w:rsid w:val="0040515E"/>
    <w:rsid w:val="00407F34"/>
    <w:rsid w:val="004105CA"/>
    <w:rsid w:val="00410F21"/>
    <w:rsid w:val="00412BBD"/>
    <w:rsid w:val="004130FA"/>
    <w:rsid w:val="00416F3A"/>
    <w:rsid w:val="004217FF"/>
    <w:rsid w:val="004239F9"/>
    <w:rsid w:val="00423A02"/>
    <w:rsid w:val="00425415"/>
    <w:rsid w:val="00425520"/>
    <w:rsid w:val="00425647"/>
    <w:rsid w:val="004269AC"/>
    <w:rsid w:val="00426B46"/>
    <w:rsid w:val="00426E94"/>
    <w:rsid w:val="00427A98"/>
    <w:rsid w:val="0043009B"/>
    <w:rsid w:val="004314E5"/>
    <w:rsid w:val="004330E9"/>
    <w:rsid w:val="0043661A"/>
    <w:rsid w:val="0044043A"/>
    <w:rsid w:val="0044128A"/>
    <w:rsid w:val="0044164A"/>
    <w:rsid w:val="00441CD1"/>
    <w:rsid w:val="00442331"/>
    <w:rsid w:val="00442451"/>
    <w:rsid w:val="00444D09"/>
    <w:rsid w:val="004455DD"/>
    <w:rsid w:val="00446341"/>
    <w:rsid w:val="0044661E"/>
    <w:rsid w:val="00452D27"/>
    <w:rsid w:val="00453509"/>
    <w:rsid w:val="004538E5"/>
    <w:rsid w:val="0045420F"/>
    <w:rsid w:val="00455895"/>
    <w:rsid w:val="00455BF8"/>
    <w:rsid w:val="00455CB1"/>
    <w:rsid w:val="0045754D"/>
    <w:rsid w:val="00457794"/>
    <w:rsid w:val="0045781F"/>
    <w:rsid w:val="00457853"/>
    <w:rsid w:val="0046027A"/>
    <w:rsid w:val="0046047C"/>
    <w:rsid w:val="00460643"/>
    <w:rsid w:val="004619EA"/>
    <w:rsid w:val="00462182"/>
    <w:rsid w:val="004621A5"/>
    <w:rsid w:val="00470986"/>
    <w:rsid w:val="004710EF"/>
    <w:rsid w:val="004714A4"/>
    <w:rsid w:val="00474C33"/>
    <w:rsid w:val="00476FC9"/>
    <w:rsid w:val="004772B4"/>
    <w:rsid w:val="00477E91"/>
    <w:rsid w:val="00480370"/>
    <w:rsid w:val="0048094C"/>
    <w:rsid w:val="00481F3C"/>
    <w:rsid w:val="004839EE"/>
    <w:rsid w:val="00485483"/>
    <w:rsid w:val="00487165"/>
    <w:rsid w:val="0049179A"/>
    <w:rsid w:val="004924A7"/>
    <w:rsid w:val="00492AFD"/>
    <w:rsid w:val="00496191"/>
    <w:rsid w:val="00497086"/>
    <w:rsid w:val="00497373"/>
    <w:rsid w:val="004A028E"/>
    <w:rsid w:val="004A30CA"/>
    <w:rsid w:val="004A31DB"/>
    <w:rsid w:val="004A4294"/>
    <w:rsid w:val="004A6875"/>
    <w:rsid w:val="004B1BCA"/>
    <w:rsid w:val="004B364A"/>
    <w:rsid w:val="004B386C"/>
    <w:rsid w:val="004B3E1D"/>
    <w:rsid w:val="004B63EA"/>
    <w:rsid w:val="004C02B6"/>
    <w:rsid w:val="004C02DA"/>
    <w:rsid w:val="004C3254"/>
    <w:rsid w:val="004C4EFA"/>
    <w:rsid w:val="004C6335"/>
    <w:rsid w:val="004C6D1D"/>
    <w:rsid w:val="004D19F8"/>
    <w:rsid w:val="004D24DD"/>
    <w:rsid w:val="004D2B16"/>
    <w:rsid w:val="004D4075"/>
    <w:rsid w:val="004E096A"/>
    <w:rsid w:val="004E1BEC"/>
    <w:rsid w:val="004E218A"/>
    <w:rsid w:val="004E2BBA"/>
    <w:rsid w:val="004E481C"/>
    <w:rsid w:val="004E4E61"/>
    <w:rsid w:val="004E5C91"/>
    <w:rsid w:val="004E6004"/>
    <w:rsid w:val="004E67D5"/>
    <w:rsid w:val="004E6991"/>
    <w:rsid w:val="004E74C3"/>
    <w:rsid w:val="004E789C"/>
    <w:rsid w:val="004F1B90"/>
    <w:rsid w:val="004F51FC"/>
    <w:rsid w:val="004F6703"/>
    <w:rsid w:val="005000FB"/>
    <w:rsid w:val="00502401"/>
    <w:rsid w:val="00510ED4"/>
    <w:rsid w:val="005111AE"/>
    <w:rsid w:val="005127F3"/>
    <w:rsid w:val="00512909"/>
    <w:rsid w:val="00512DE4"/>
    <w:rsid w:val="00513277"/>
    <w:rsid w:val="00514016"/>
    <w:rsid w:val="00514CDC"/>
    <w:rsid w:val="00515733"/>
    <w:rsid w:val="005159A3"/>
    <w:rsid w:val="00515F18"/>
    <w:rsid w:val="0051661A"/>
    <w:rsid w:val="00516D45"/>
    <w:rsid w:val="00522A21"/>
    <w:rsid w:val="00523FCB"/>
    <w:rsid w:val="0052444B"/>
    <w:rsid w:val="00524D1E"/>
    <w:rsid w:val="0052615F"/>
    <w:rsid w:val="00527B03"/>
    <w:rsid w:val="00531A31"/>
    <w:rsid w:val="00531C6E"/>
    <w:rsid w:val="00532227"/>
    <w:rsid w:val="00535BB3"/>
    <w:rsid w:val="00535F87"/>
    <w:rsid w:val="005403CA"/>
    <w:rsid w:val="00540822"/>
    <w:rsid w:val="005411FE"/>
    <w:rsid w:val="0054481D"/>
    <w:rsid w:val="00545C22"/>
    <w:rsid w:val="00551D53"/>
    <w:rsid w:val="005528DF"/>
    <w:rsid w:val="00553920"/>
    <w:rsid w:val="005572FB"/>
    <w:rsid w:val="00560348"/>
    <w:rsid w:val="00561632"/>
    <w:rsid w:val="00562CC3"/>
    <w:rsid w:val="00563428"/>
    <w:rsid w:val="00565BD7"/>
    <w:rsid w:val="00565DDD"/>
    <w:rsid w:val="00566318"/>
    <w:rsid w:val="005705F7"/>
    <w:rsid w:val="00570FF0"/>
    <w:rsid w:val="0057174D"/>
    <w:rsid w:val="00571CDB"/>
    <w:rsid w:val="00573791"/>
    <w:rsid w:val="00574880"/>
    <w:rsid w:val="005769E7"/>
    <w:rsid w:val="00577437"/>
    <w:rsid w:val="005827AB"/>
    <w:rsid w:val="00584E4E"/>
    <w:rsid w:val="00585C8B"/>
    <w:rsid w:val="005910A2"/>
    <w:rsid w:val="0059180D"/>
    <w:rsid w:val="005927D6"/>
    <w:rsid w:val="0059395D"/>
    <w:rsid w:val="00594A75"/>
    <w:rsid w:val="00595E8A"/>
    <w:rsid w:val="005970AA"/>
    <w:rsid w:val="00597EA4"/>
    <w:rsid w:val="005A080C"/>
    <w:rsid w:val="005A0CF7"/>
    <w:rsid w:val="005A3AF7"/>
    <w:rsid w:val="005B064C"/>
    <w:rsid w:val="005B23B5"/>
    <w:rsid w:val="005B23CC"/>
    <w:rsid w:val="005B2F2D"/>
    <w:rsid w:val="005B3FFC"/>
    <w:rsid w:val="005B4CF3"/>
    <w:rsid w:val="005C22A6"/>
    <w:rsid w:val="005C345A"/>
    <w:rsid w:val="005C36E7"/>
    <w:rsid w:val="005C37B1"/>
    <w:rsid w:val="005C51CF"/>
    <w:rsid w:val="005C716A"/>
    <w:rsid w:val="005D0519"/>
    <w:rsid w:val="005D1A93"/>
    <w:rsid w:val="005D253C"/>
    <w:rsid w:val="005D2D40"/>
    <w:rsid w:val="005D3D60"/>
    <w:rsid w:val="005D5409"/>
    <w:rsid w:val="005D712B"/>
    <w:rsid w:val="005E1612"/>
    <w:rsid w:val="005E25BB"/>
    <w:rsid w:val="005E5076"/>
    <w:rsid w:val="005E57B3"/>
    <w:rsid w:val="005E73DE"/>
    <w:rsid w:val="005F5E6E"/>
    <w:rsid w:val="0060360A"/>
    <w:rsid w:val="00604986"/>
    <w:rsid w:val="0060633B"/>
    <w:rsid w:val="00610A3D"/>
    <w:rsid w:val="00613050"/>
    <w:rsid w:val="006141B0"/>
    <w:rsid w:val="00615A5E"/>
    <w:rsid w:val="006178AB"/>
    <w:rsid w:val="006211A4"/>
    <w:rsid w:val="00621288"/>
    <w:rsid w:val="0062183C"/>
    <w:rsid w:val="00621BE9"/>
    <w:rsid w:val="00626006"/>
    <w:rsid w:val="00632652"/>
    <w:rsid w:val="00633B4B"/>
    <w:rsid w:val="006343B9"/>
    <w:rsid w:val="006349AE"/>
    <w:rsid w:val="0063518A"/>
    <w:rsid w:val="006363A4"/>
    <w:rsid w:val="00636CC9"/>
    <w:rsid w:val="00640134"/>
    <w:rsid w:val="006406E7"/>
    <w:rsid w:val="0064633A"/>
    <w:rsid w:val="00646DF9"/>
    <w:rsid w:val="00651629"/>
    <w:rsid w:val="0065492D"/>
    <w:rsid w:val="00654998"/>
    <w:rsid w:val="00656F22"/>
    <w:rsid w:val="006574C3"/>
    <w:rsid w:val="006603D3"/>
    <w:rsid w:val="00660DE4"/>
    <w:rsid w:val="00661AB6"/>
    <w:rsid w:val="0066225F"/>
    <w:rsid w:val="00662627"/>
    <w:rsid w:val="006653F6"/>
    <w:rsid w:val="006654E5"/>
    <w:rsid w:val="006672AF"/>
    <w:rsid w:val="00670175"/>
    <w:rsid w:val="00670C64"/>
    <w:rsid w:val="00671EA2"/>
    <w:rsid w:val="00672C97"/>
    <w:rsid w:val="00675683"/>
    <w:rsid w:val="00675B85"/>
    <w:rsid w:val="006770FD"/>
    <w:rsid w:val="0068141A"/>
    <w:rsid w:val="00681BCC"/>
    <w:rsid w:val="0068219C"/>
    <w:rsid w:val="00684419"/>
    <w:rsid w:val="00684482"/>
    <w:rsid w:val="00685A0A"/>
    <w:rsid w:val="0068660C"/>
    <w:rsid w:val="0069137F"/>
    <w:rsid w:val="006926DC"/>
    <w:rsid w:val="006927A9"/>
    <w:rsid w:val="006956BC"/>
    <w:rsid w:val="00695A57"/>
    <w:rsid w:val="00697836"/>
    <w:rsid w:val="006A09D1"/>
    <w:rsid w:val="006A17F1"/>
    <w:rsid w:val="006A1AA0"/>
    <w:rsid w:val="006A236B"/>
    <w:rsid w:val="006A348B"/>
    <w:rsid w:val="006A6D59"/>
    <w:rsid w:val="006A7E0C"/>
    <w:rsid w:val="006B3F06"/>
    <w:rsid w:val="006B491F"/>
    <w:rsid w:val="006B5121"/>
    <w:rsid w:val="006B6382"/>
    <w:rsid w:val="006B7097"/>
    <w:rsid w:val="006B785F"/>
    <w:rsid w:val="006C0608"/>
    <w:rsid w:val="006C0AB7"/>
    <w:rsid w:val="006C12FA"/>
    <w:rsid w:val="006C4A21"/>
    <w:rsid w:val="006C5824"/>
    <w:rsid w:val="006C5DA8"/>
    <w:rsid w:val="006C5EA6"/>
    <w:rsid w:val="006C7717"/>
    <w:rsid w:val="006D150A"/>
    <w:rsid w:val="006D3F27"/>
    <w:rsid w:val="006E0E3C"/>
    <w:rsid w:val="006E2C44"/>
    <w:rsid w:val="006E304E"/>
    <w:rsid w:val="006E3794"/>
    <w:rsid w:val="006E451E"/>
    <w:rsid w:val="006E4F88"/>
    <w:rsid w:val="006E67CD"/>
    <w:rsid w:val="006F087D"/>
    <w:rsid w:val="006F24B6"/>
    <w:rsid w:val="006F2636"/>
    <w:rsid w:val="006F2E31"/>
    <w:rsid w:val="006F34A3"/>
    <w:rsid w:val="006F38C6"/>
    <w:rsid w:val="006F3E9B"/>
    <w:rsid w:val="00702801"/>
    <w:rsid w:val="00704491"/>
    <w:rsid w:val="00706398"/>
    <w:rsid w:val="00707E33"/>
    <w:rsid w:val="007117CB"/>
    <w:rsid w:val="007117FA"/>
    <w:rsid w:val="00712CB0"/>
    <w:rsid w:val="00712CE1"/>
    <w:rsid w:val="007166E8"/>
    <w:rsid w:val="007172FC"/>
    <w:rsid w:val="0072025D"/>
    <w:rsid w:val="00723DE2"/>
    <w:rsid w:val="007241B5"/>
    <w:rsid w:val="007246B5"/>
    <w:rsid w:val="00724C6E"/>
    <w:rsid w:val="00726D61"/>
    <w:rsid w:val="0072798F"/>
    <w:rsid w:val="00727B4C"/>
    <w:rsid w:val="00731820"/>
    <w:rsid w:val="00731F4F"/>
    <w:rsid w:val="007334D3"/>
    <w:rsid w:val="00733810"/>
    <w:rsid w:val="0073395E"/>
    <w:rsid w:val="00734927"/>
    <w:rsid w:val="00735622"/>
    <w:rsid w:val="00735718"/>
    <w:rsid w:val="0074008E"/>
    <w:rsid w:val="00740374"/>
    <w:rsid w:val="00747598"/>
    <w:rsid w:val="007477B8"/>
    <w:rsid w:val="00752145"/>
    <w:rsid w:val="007521BC"/>
    <w:rsid w:val="00752E0E"/>
    <w:rsid w:val="00753D9C"/>
    <w:rsid w:val="0075404F"/>
    <w:rsid w:val="0075507E"/>
    <w:rsid w:val="00756CFE"/>
    <w:rsid w:val="007605C4"/>
    <w:rsid w:val="00760FC2"/>
    <w:rsid w:val="007617BB"/>
    <w:rsid w:val="00761801"/>
    <w:rsid w:val="00761BD9"/>
    <w:rsid w:val="00762B6F"/>
    <w:rsid w:val="00763D3B"/>
    <w:rsid w:val="00765DFF"/>
    <w:rsid w:val="00767C70"/>
    <w:rsid w:val="00771C7B"/>
    <w:rsid w:val="0077319B"/>
    <w:rsid w:val="007755C4"/>
    <w:rsid w:val="0077605A"/>
    <w:rsid w:val="00777EA9"/>
    <w:rsid w:val="00777ECF"/>
    <w:rsid w:val="0078095B"/>
    <w:rsid w:val="00784E86"/>
    <w:rsid w:val="00785190"/>
    <w:rsid w:val="007863C8"/>
    <w:rsid w:val="0078757D"/>
    <w:rsid w:val="00791E5A"/>
    <w:rsid w:val="007926EC"/>
    <w:rsid w:val="007929CD"/>
    <w:rsid w:val="00796B2D"/>
    <w:rsid w:val="00797139"/>
    <w:rsid w:val="007A0731"/>
    <w:rsid w:val="007A2C52"/>
    <w:rsid w:val="007A415A"/>
    <w:rsid w:val="007B2DC9"/>
    <w:rsid w:val="007B3624"/>
    <w:rsid w:val="007B4292"/>
    <w:rsid w:val="007B53EA"/>
    <w:rsid w:val="007C44F9"/>
    <w:rsid w:val="007C484B"/>
    <w:rsid w:val="007C687C"/>
    <w:rsid w:val="007C6B82"/>
    <w:rsid w:val="007D0945"/>
    <w:rsid w:val="007D1D66"/>
    <w:rsid w:val="007D51AB"/>
    <w:rsid w:val="007D539D"/>
    <w:rsid w:val="007D59A7"/>
    <w:rsid w:val="007E096B"/>
    <w:rsid w:val="007E1189"/>
    <w:rsid w:val="007E1BD0"/>
    <w:rsid w:val="007E2896"/>
    <w:rsid w:val="007E4D33"/>
    <w:rsid w:val="007E4F55"/>
    <w:rsid w:val="007E58D3"/>
    <w:rsid w:val="007E5FD8"/>
    <w:rsid w:val="007F1664"/>
    <w:rsid w:val="007F268F"/>
    <w:rsid w:val="007F31B8"/>
    <w:rsid w:val="007F3315"/>
    <w:rsid w:val="007F35ED"/>
    <w:rsid w:val="007F414C"/>
    <w:rsid w:val="007F46BE"/>
    <w:rsid w:val="007F5FC9"/>
    <w:rsid w:val="007F648E"/>
    <w:rsid w:val="00806E2D"/>
    <w:rsid w:val="00812C99"/>
    <w:rsid w:val="00812EE9"/>
    <w:rsid w:val="00816DD4"/>
    <w:rsid w:val="00820489"/>
    <w:rsid w:val="00823838"/>
    <w:rsid w:val="008259FD"/>
    <w:rsid w:val="00825FF7"/>
    <w:rsid w:val="0083144B"/>
    <w:rsid w:val="008314E2"/>
    <w:rsid w:val="00832168"/>
    <w:rsid w:val="00833BBD"/>
    <w:rsid w:val="00833BD2"/>
    <w:rsid w:val="00835554"/>
    <w:rsid w:val="0083790D"/>
    <w:rsid w:val="0084097C"/>
    <w:rsid w:val="00840B0C"/>
    <w:rsid w:val="00840CCC"/>
    <w:rsid w:val="00842379"/>
    <w:rsid w:val="00844F23"/>
    <w:rsid w:val="00845928"/>
    <w:rsid w:val="00847156"/>
    <w:rsid w:val="00847291"/>
    <w:rsid w:val="008473C5"/>
    <w:rsid w:val="00847CDC"/>
    <w:rsid w:val="00850CA2"/>
    <w:rsid w:val="0085160D"/>
    <w:rsid w:val="0085250A"/>
    <w:rsid w:val="008541D5"/>
    <w:rsid w:val="008566A9"/>
    <w:rsid w:val="00861584"/>
    <w:rsid w:val="00861ACC"/>
    <w:rsid w:val="00862D8D"/>
    <w:rsid w:val="00867DDD"/>
    <w:rsid w:val="00867F5A"/>
    <w:rsid w:val="00870C94"/>
    <w:rsid w:val="0087239C"/>
    <w:rsid w:val="008737BE"/>
    <w:rsid w:val="00874792"/>
    <w:rsid w:val="00875489"/>
    <w:rsid w:val="00882E59"/>
    <w:rsid w:val="00883114"/>
    <w:rsid w:val="00883E3C"/>
    <w:rsid w:val="00884DDC"/>
    <w:rsid w:val="00884F7A"/>
    <w:rsid w:val="008858BB"/>
    <w:rsid w:val="008863AB"/>
    <w:rsid w:val="00886DDF"/>
    <w:rsid w:val="00887AA5"/>
    <w:rsid w:val="00891226"/>
    <w:rsid w:val="00891AA5"/>
    <w:rsid w:val="00894249"/>
    <w:rsid w:val="00894BAA"/>
    <w:rsid w:val="00895332"/>
    <w:rsid w:val="00895A72"/>
    <w:rsid w:val="008A1D01"/>
    <w:rsid w:val="008A3949"/>
    <w:rsid w:val="008A5B4A"/>
    <w:rsid w:val="008A7F5A"/>
    <w:rsid w:val="008B16B8"/>
    <w:rsid w:val="008B1996"/>
    <w:rsid w:val="008B2529"/>
    <w:rsid w:val="008B4801"/>
    <w:rsid w:val="008B49C3"/>
    <w:rsid w:val="008C0798"/>
    <w:rsid w:val="008C174C"/>
    <w:rsid w:val="008C1D7C"/>
    <w:rsid w:val="008C2486"/>
    <w:rsid w:val="008C285A"/>
    <w:rsid w:val="008C39DE"/>
    <w:rsid w:val="008C4154"/>
    <w:rsid w:val="008C54D2"/>
    <w:rsid w:val="008C5FE9"/>
    <w:rsid w:val="008C7CEF"/>
    <w:rsid w:val="008D1289"/>
    <w:rsid w:val="008D2E7B"/>
    <w:rsid w:val="008D35D3"/>
    <w:rsid w:val="008D4642"/>
    <w:rsid w:val="008D59DA"/>
    <w:rsid w:val="008D675C"/>
    <w:rsid w:val="008E1089"/>
    <w:rsid w:val="008E2530"/>
    <w:rsid w:val="008E278A"/>
    <w:rsid w:val="008E2F8E"/>
    <w:rsid w:val="008E3B52"/>
    <w:rsid w:val="008E3D30"/>
    <w:rsid w:val="008E49DD"/>
    <w:rsid w:val="008E632F"/>
    <w:rsid w:val="008E6833"/>
    <w:rsid w:val="008E6F53"/>
    <w:rsid w:val="008F11D2"/>
    <w:rsid w:val="008F5ED9"/>
    <w:rsid w:val="008F60D0"/>
    <w:rsid w:val="008F77A9"/>
    <w:rsid w:val="0090150F"/>
    <w:rsid w:val="00902FCC"/>
    <w:rsid w:val="0090326C"/>
    <w:rsid w:val="00903D9B"/>
    <w:rsid w:val="00905FC3"/>
    <w:rsid w:val="00907C35"/>
    <w:rsid w:val="00912DD7"/>
    <w:rsid w:val="00913D04"/>
    <w:rsid w:val="009143C6"/>
    <w:rsid w:val="009153B3"/>
    <w:rsid w:val="009167F9"/>
    <w:rsid w:val="00916E10"/>
    <w:rsid w:val="00920471"/>
    <w:rsid w:val="0092071C"/>
    <w:rsid w:val="00920C9E"/>
    <w:rsid w:val="00920D4E"/>
    <w:rsid w:val="009215B4"/>
    <w:rsid w:val="00922207"/>
    <w:rsid w:val="0092292E"/>
    <w:rsid w:val="00926EED"/>
    <w:rsid w:val="00926F84"/>
    <w:rsid w:val="00930A79"/>
    <w:rsid w:val="00931CFC"/>
    <w:rsid w:val="00932A3D"/>
    <w:rsid w:val="00933FB7"/>
    <w:rsid w:val="00934002"/>
    <w:rsid w:val="00935997"/>
    <w:rsid w:val="009402F0"/>
    <w:rsid w:val="00940CEC"/>
    <w:rsid w:val="00941C6E"/>
    <w:rsid w:val="00944EE2"/>
    <w:rsid w:val="00944EE8"/>
    <w:rsid w:val="00947D97"/>
    <w:rsid w:val="009507F0"/>
    <w:rsid w:val="00951010"/>
    <w:rsid w:val="00962143"/>
    <w:rsid w:val="00963447"/>
    <w:rsid w:val="00965BEC"/>
    <w:rsid w:val="009679D2"/>
    <w:rsid w:val="00967CBA"/>
    <w:rsid w:val="009709F1"/>
    <w:rsid w:val="00971A68"/>
    <w:rsid w:val="00974506"/>
    <w:rsid w:val="0097533B"/>
    <w:rsid w:val="009754AD"/>
    <w:rsid w:val="009766F6"/>
    <w:rsid w:val="00976D2C"/>
    <w:rsid w:val="009804ED"/>
    <w:rsid w:val="0098128B"/>
    <w:rsid w:val="00982741"/>
    <w:rsid w:val="00982CA5"/>
    <w:rsid w:val="00983E51"/>
    <w:rsid w:val="00984B3C"/>
    <w:rsid w:val="0098506D"/>
    <w:rsid w:val="00985A17"/>
    <w:rsid w:val="00987363"/>
    <w:rsid w:val="00987379"/>
    <w:rsid w:val="009911C8"/>
    <w:rsid w:val="009915BB"/>
    <w:rsid w:val="0099161E"/>
    <w:rsid w:val="00992F91"/>
    <w:rsid w:val="00992F9A"/>
    <w:rsid w:val="009955D1"/>
    <w:rsid w:val="00995C84"/>
    <w:rsid w:val="00995F26"/>
    <w:rsid w:val="009973CB"/>
    <w:rsid w:val="00997EF4"/>
    <w:rsid w:val="009A1461"/>
    <w:rsid w:val="009A4A9D"/>
    <w:rsid w:val="009A64E8"/>
    <w:rsid w:val="009B0779"/>
    <w:rsid w:val="009B0A61"/>
    <w:rsid w:val="009B0F6E"/>
    <w:rsid w:val="009B194F"/>
    <w:rsid w:val="009B5863"/>
    <w:rsid w:val="009B649B"/>
    <w:rsid w:val="009B7165"/>
    <w:rsid w:val="009C468B"/>
    <w:rsid w:val="009C63A3"/>
    <w:rsid w:val="009D0D21"/>
    <w:rsid w:val="009D0E0C"/>
    <w:rsid w:val="009D20E1"/>
    <w:rsid w:val="009D3F64"/>
    <w:rsid w:val="009D48DE"/>
    <w:rsid w:val="009D639F"/>
    <w:rsid w:val="009D64E3"/>
    <w:rsid w:val="009D68A1"/>
    <w:rsid w:val="009E00DB"/>
    <w:rsid w:val="009E2D6C"/>
    <w:rsid w:val="009E3D83"/>
    <w:rsid w:val="009E447F"/>
    <w:rsid w:val="009E4765"/>
    <w:rsid w:val="009E702D"/>
    <w:rsid w:val="009E7728"/>
    <w:rsid w:val="009E7B09"/>
    <w:rsid w:val="009F05F8"/>
    <w:rsid w:val="009F3FA4"/>
    <w:rsid w:val="009F4F28"/>
    <w:rsid w:val="009F4F50"/>
    <w:rsid w:val="009F56B2"/>
    <w:rsid w:val="009F5FED"/>
    <w:rsid w:val="009F79F6"/>
    <w:rsid w:val="00A02160"/>
    <w:rsid w:val="00A03EC4"/>
    <w:rsid w:val="00A04F66"/>
    <w:rsid w:val="00A0737E"/>
    <w:rsid w:val="00A07725"/>
    <w:rsid w:val="00A11A3E"/>
    <w:rsid w:val="00A1515F"/>
    <w:rsid w:val="00A165B8"/>
    <w:rsid w:val="00A16E61"/>
    <w:rsid w:val="00A21E54"/>
    <w:rsid w:val="00A22969"/>
    <w:rsid w:val="00A23213"/>
    <w:rsid w:val="00A25866"/>
    <w:rsid w:val="00A266A9"/>
    <w:rsid w:val="00A27EBB"/>
    <w:rsid w:val="00A305ED"/>
    <w:rsid w:val="00A306E3"/>
    <w:rsid w:val="00A366F6"/>
    <w:rsid w:val="00A3739D"/>
    <w:rsid w:val="00A37917"/>
    <w:rsid w:val="00A40F12"/>
    <w:rsid w:val="00A4102D"/>
    <w:rsid w:val="00A424FF"/>
    <w:rsid w:val="00A43382"/>
    <w:rsid w:val="00A50A09"/>
    <w:rsid w:val="00A50CEE"/>
    <w:rsid w:val="00A52C34"/>
    <w:rsid w:val="00A552FC"/>
    <w:rsid w:val="00A5649E"/>
    <w:rsid w:val="00A578BE"/>
    <w:rsid w:val="00A57D61"/>
    <w:rsid w:val="00A61134"/>
    <w:rsid w:val="00A62B73"/>
    <w:rsid w:val="00A63112"/>
    <w:rsid w:val="00A63418"/>
    <w:rsid w:val="00A63E2C"/>
    <w:rsid w:val="00A63E35"/>
    <w:rsid w:val="00A652C7"/>
    <w:rsid w:val="00A65519"/>
    <w:rsid w:val="00A669A4"/>
    <w:rsid w:val="00A67CBF"/>
    <w:rsid w:val="00A7139B"/>
    <w:rsid w:val="00A7171B"/>
    <w:rsid w:val="00A71826"/>
    <w:rsid w:val="00A75E8B"/>
    <w:rsid w:val="00A81C39"/>
    <w:rsid w:val="00A84E07"/>
    <w:rsid w:val="00A850A5"/>
    <w:rsid w:val="00A858F0"/>
    <w:rsid w:val="00A85925"/>
    <w:rsid w:val="00A8621C"/>
    <w:rsid w:val="00A86ACE"/>
    <w:rsid w:val="00A9002D"/>
    <w:rsid w:val="00A90291"/>
    <w:rsid w:val="00A90A07"/>
    <w:rsid w:val="00A92AC6"/>
    <w:rsid w:val="00A94EF3"/>
    <w:rsid w:val="00A95AAA"/>
    <w:rsid w:val="00A95BC2"/>
    <w:rsid w:val="00A96BE1"/>
    <w:rsid w:val="00A97D57"/>
    <w:rsid w:val="00AA08BC"/>
    <w:rsid w:val="00AA152F"/>
    <w:rsid w:val="00AA2418"/>
    <w:rsid w:val="00AA2913"/>
    <w:rsid w:val="00AA3A79"/>
    <w:rsid w:val="00AA620D"/>
    <w:rsid w:val="00AB0BAC"/>
    <w:rsid w:val="00AB177A"/>
    <w:rsid w:val="00AB196A"/>
    <w:rsid w:val="00AB4D97"/>
    <w:rsid w:val="00AB4EB1"/>
    <w:rsid w:val="00AB5AE5"/>
    <w:rsid w:val="00AB5CE5"/>
    <w:rsid w:val="00AB5EF4"/>
    <w:rsid w:val="00AC20EA"/>
    <w:rsid w:val="00AC27B9"/>
    <w:rsid w:val="00AC567C"/>
    <w:rsid w:val="00AC65D7"/>
    <w:rsid w:val="00AC7645"/>
    <w:rsid w:val="00AC7AA4"/>
    <w:rsid w:val="00AD08CA"/>
    <w:rsid w:val="00AD0C2F"/>
    <w:rsid w:val="00AD1DD6"/>
    <w:rsid w:val="00AD2206"/>
    <w:rsid w:val="00AD61C2"/>
    <w:rsid w:val="00AD621A"/>
    <w:rsid w:val="00AE0990"/>
    <w:rsid w:val="00AE2086"/>
    <w:rsid w:val="00AE3CBF"/>
    <w:rsid w:val="00AE4465"/>
    <w:rsid w:val="00AE7DFF"/>
    <w:rsid w:val="00AF3CF0"/>
    <w:rsid w:val="00AF5305"/>
    <w:rsid w:val="00AF716B"/>
    <w:rsid w:val="00AF7D14"/>
    <w:rsid w:val="00AF7DF3"/>
    <w:rsid w:val="00AF7E5B"/>
    <w:rsid w:val="00B02C99"/>
    <w:rsid w:val="00B02F17"/>
    <w:rsid w:val="00B03864"/>
    <w:rsid w:val="00B044E0"/>
    <w:rsid w:val="00B05C9D"/>
    <w:rsid w:val="00B11390"/>
    <w:rsid w:val="00B11F54"/>
    <w:rsid w:val="00B12236"/>
    <w:rsid w:val="00B14292"/>
    <w:rsid w:val="00B1582B"/>
    <w:rsid w:val="00B20D2C"/>
    <w:rsid w:val="00B23274"/>
    <w:rsid w:val="00B2356B"/>
    <w:rsid w:val="00B24165"/>
    <w:rsid w:val="00B24FE1"/>
    <w:rsid w:val="00B25C33"/>
    <w:rsid w:val="00B2630A"/>
    <w:rsid w:val="00B30AA6"/>
    <w:rsid w:val="00B30EC0"/>
    <w:rsid w:val="00B3266A"/>
    <w:rsid w:val="00B346A6"/>
    <w:rsid w:val="00B34815"/>
    <w:rsid w:val="00B41B67"/>
    <w:rsid w:val="00B42647"/>
    <w:rsid w:val="00B448B3"/>
    <w:rsid w:val="00B45740"/>
    <w:rsid w:val="00B459E4"/>
    <w:rsid w:val="00B46190"/>
    <w:rsid w:val="00B47BF4"/>
    <w:rsid w:val="00B50091"/>
    <w:rsid w:val="00B512B5"/>
    <w:rsid w:val="00B51502"/>
    <w:rsid w:val="00B5430F"/>
    <w:rsid w:val="00B5565E"/>
    <w:rsid w:val="00B56920"/>
    <w:rsid w:val="00B56992"/>
    <w:rsid w:val="00B5790D"/>
    <w:rsid w:val="00B60969"/>
    <w:rsid w:val="00B6509A"/>
    <w:rsid w:val="00B704A9"/>
    <w:rsid w:val="00B71A18"/>
    <w:rsid w:val="00B7248F"/>
    <w:rsid w:val="00B73F56"/>
    <w:rsid w:val="00B75D59"/>
    <w:rsid w:val="00B83193"/>
    <w:rsid w:val="00B83E9C"/>
    <w:rsid w:val="00B849DB"/>
    <w:rsid w:val="00B857E1"/>
    <w:rsid w:val="00B86281"/>
    <w:rsid w:val="00B87B68"/>
    <w:rsid w:val="00B87EB3"/>
    <w:rsid w:val="00B91F6D"/>
    <w:rsid w:val="00B948ED"/>
    <w:rsid w:val="00B949DE"/>
    <w:rsid w:val="00B94C03"/>
    <w:rsid w:val="00B95B1C"/>
    <w:rsid w:val="00BA0BE6"/>
    <w:rsid w:val="00BA1A8D"/>
    <w:rsid w:val="00BA31A6"/>
    <w:rsid w:val="00BA46B2"/>
    <w:rsid w:val="00BA55B7"/>
    <w:rsid w:val="00BA582B"/>
    <w:rsid w:val="00BA692D"/>
    <w:rsid w:val="00BA6E82"/>
    <w:rsid w:val="00BA7791"/>
    <w:rsid w:val="00BA78D2"/>
    <w:rsid w:val="00BA7960"/>
    <w:rsid w:val="00BB248B"/>
    <w:rsid w:val="00BB3B6C"/>
    <w:rsid w:val="00BB5115"/>
    <w:rsid w:val="00BB6A73"/>
    <w:rsid w:val="00BB6F84"/>
    <w:rsid w:val="00BB7544"/>
    <w:rsid w:val="00BB7F12"/>
    <w:rsid w:val="00BC1BEF"/>
    <w:rsid w:val="00BC1BF9"/>
    <w:rsid w:val="00BC1F9E"/>
    <w:rsid w:val="00BC2520"/>
    <w:rsid w:val="00BC6D8E"/>
    <w:rsid w:val="00BC7621"/>
    <w:rsid w:val="00BD3F6C"/>
    <w:rsid w:val="00BD4E09"/>
    <w:rsid w:val="00BD6175"/>
    <w:rsid w:val="00BD6EFA"/>
    <w:rsid w:val="00BD70CF"/>
    <w:rsid w:val="00BE204F"/>
    <w:rsid w:val="00BE3586"/>
    <w:rsid w:val="00BE46E3"/>
    <w:rsid w:val="00BE5214"/>
    <w:rsid w:val="00BF3946"/>
    <w:rsid w:val="00BF491A"/>
    <w:rsid w:val="00BF5EAD"/>
    <w:rsid w:val="00BF66FE"/>
    <w:rsid w:val="00BF724D"/>
    <w:rsid w:val="00C00332"/>
    <w:rsid w:val="00C00694"/>
    <w:rsid w:val="00C02559"/>
    <w:rsid w:val="00C0521A"/>
    <w:rsid w:val="00C055A8"/>
    <w:rsid w:val="00C07FBB"/>
    <w:rsid w:val="00C110B5"/>
    <w:rsid w:val="00C11614"/>
    <w:rsid w:val="00C12FE4"/>
    <w:rsid w:val="00C137DD"/>
    <w:rsid w:val="00C14590"/>
    <w:rsid w:val="00C1557A"/>
    <w:rsid w:val="00C15698"/>
    <w:rsid w:val="00C15BBE"/>
    <w:rsid w:val="00C17908"/>
    <w:rsid w:val="00C215A3"/>
    <w:rsid w:val="00C21AAF"/>
    <w:rsid w:val="00C21F50"/>
    <w:rsid w:val="00C22FD1"/>
    <w:rsid w:val="00C24120"/>
    <w:rsid w:val="00C241A9"/>
    <w:rsid w:val="00C24666"/>
    <w:rsid w:val="00C251C6"/>
    <w:rsid w:val="00C25AC2"/>
    <w:rsid w:val="00C2750B"/>
    <w:rsid w:val="00C318D3"/>
    <w:rsid w:val="00C331F6"/>
    <w:rsid w:val="00C333CD"/>
    <w:rsid w:val="00C3352F"/>
    <w:rsid w:val="00C34C45"/>
    <w:rsid w:val="00C366E6"/>
    <w:rsid w:val="00C36E38"/>
    <w:rsid w:val="00C444DF"/>
    <w:rsid w:val="00C50117"/>
    <w:rsid w:val="00C50A40"/>
    <w:rsid w:val="00C5174A"/>
    <w:rsid w:val="00C51ECC"/>
    <w:rsid w:val="00C52A31"/>
    <w:rsid w:val="00C53736"/>
    <w:rsid w:val="00C548F2"/>
    <w:rsid w:val="00C549A2"/>
    <w:rsid w:val="00C55204"/>
    <w:rsid w:val="00C57BC8"/>
    <w:rsid w:val="00C61CD9"/>
    <w:rsid w:val="00C63AB5"/>
    <w:rsid w:val="00C64B27"/>
    <w:rsid w:val="00C65B76"/>
    <w:rsid w:val="00C65D2F"/>
    <w:rsid w:val="00C6637F"/>
    <w:rsid w:val="00C67B02"/>
    <w:rsid w:val="00C71917"/>
    <w:rsid w:val="00C7212E"/>
    <w:rsid w:val="00C72981"/>
    <w:rsid w:val="00C73AE5"/>
    <w:rsid w:val="00C7432E"/>
    <w:rsid w:val="00C816A2"/>
    <w:rsid w:val="00C8194E"/>
    <w:rsid w:val="00C82F89"/>
    <w:rsid w:val="00C834B3"/>
    <w:rsid w:val="00C85CBE"/>
    <w:rsid w:val="00C8622E"/>
    <w:rsid w:val="00C86BA2"/>
    <w:rsid w:val="00C90571"/>
    <w:rsid w:val="00C9108A"/>
    <w:rsid w:val="00C9386D"/>
    <w:rsid w:val="00C93AE1"/>
    <w:rsid w:val="00C940E4"/>
    <w:rsid w:val="00CA0EC8"/>
    <w:rsid w:val="00CA2D26"/>
    <w:rsid w:val="00CA5D08"/>
    <w:rsid w:val="00CA5D14"/>
    <w:rsid w:val="00CA64C9"/>
    <w:rsid w:val="00CA76D6"/>
    <w:rsid w:val="00CA7BC4"/>
    <w:rsid w:val="00CA7E14"/>
    <w:rsid w:val="00CB07CF"/>
    <w:rsid w:val="00CB1824"/>
    <w:rsid w:val="00CB239C"/>
    <w:rsid w:val="00CB2701"/>
    <w:rsid w:val="00CB3989"/>
    <w:rsid w:val="00CB4DF9"/>
    <w:rsid w:val="00CC0281"/>
    <w:rsid w:val="00CC0532"/>
    <w:rsid w:val="00CC0C53"/>
    <w:rsid w:val="00CC1F6D"/>
    <w:rsid w:val="00CC47C3"/>
    <w:rsid w:val="00CC5661"/>
    <w:rsid w:val="00CC767B"/>
    <w:rsid w:val="00CC7B81"/>
    <w:rsid w:val="00CD1DA3"/>
    <w:rsid w:val="00CD3705"/>
    <w:rsid w:val="00CD57B2"/>
    <w:rsid w:val="00CD5A1D"/>
    <w:rsid w:val="00CE15F7"/>
    <w:rsid w:val="00CE511C"/>
    <w:rsid w:val="00CE6557"/>
    <w:rsid w:val="00CF16EE"/>
    <w:rsid w:val="00CF1F77"/>
    <w:rsid w:val="00CF249A"/>
    <w:rsid w:val="00CF3455"/>
    <w:rsid w:val="00CF3CAC"/>
    <w:rsid w:val="00CF46E9"/>
    <w:rsid w:val="00CF4760"/>
    <w:rsid w:val="00CF4F53"/>
    <w:rsid w:val="00D00327"/>
    <w:rsid w:val="00D0092E"/>
    <w:rsid w:val="00D00E55"/>
    <w:rsid w:val="00D04E4C"/>
    <w:rsid w:val="00D10636"/>
    <w:rsid w:val="00D11015"/>
    <w:rsid w:val="00D11756"/>
    <w:rsid w:val="00D132FB"/>
    <w:rsid w:val="00D14D41"/>
    <w:rsid w:val="00D16767"/>
    <w:rsid w:val="00D244E4"/>
    <w:rsid w:val="00D2615C"/>
    <w:rsid w:val="00D27F94"/>
    <w:rsid w:val="00D31955"/>
    <w:rsid w:val="00D347C8"/>
    <w:rsid w:val="00D414EA"/>
    <w:rsid w:val="00D42B73"/>
    <w:rsid w:val="00D47C2A"/>
    <w:rsid w:val="00D53A07"/>
    <w:rsid w:val="00D53C3A"/>
    <w:rsid w:val="00D54016"/>
    <w:rsid w:val="00D55013"/>
    <w:rsid w:val="00D55A90"/>
    <w:rsid w:val="00D56470"/>
    <w:rsid w:val="00D57B53"/>
    <w:rsid w:val="00D67BD7"/>
    <w:rsid w:val="00D67DD6"/>
    <w:rsid w:val="00D714BE"/>
    <w:rsid w:val="00D740FF"/>
    <w:rsid w:val="00D764EF"/>
    <w:rsid w:val="00D770D9"/>
    <w:rsid w:val="00D82746"/>
    <w:rsid w:val="00D84E5A"/>
    <w:rsid w:val="00D863CF"/>
    <w:rsid w:val="00D86FAF"/>
    <w:rsid w:val="00D90CF2"/>
    <w:rsid w:val="00D91B53"/>
    <w:rsid w:val="00D92F57"/>
    <w:rsid w:val="00D9476D"/>
    <w:rsid w:val="00D9508B"/>
    <w:rsid w:val="00D958B7"/>
    <w:rsid w:val="00D96241"/>
    <w:rsid w:val="00D970C2"/>
    <w:rsid w:val="00DA2287"/>
    <w:rsid w:val="00DA2C72"/>
    <w:rsid w:val="00DA5B88"/>
    <w:rsid w:val="00DB19D4"/>
    <w:rsid w:val="00DB1DAA"/>
    <w:rsid w:val="00DB6837"/>
    <w:rsid w:val="00DB6A85"/>
    <w:rsid w:val="00DB6DDB"/>
    <w:rsid w:val="00DC01D2"/>
    <w:rsid w:val="00DC0520"/>
    <w:rsid w:val="00DC0B86"/>
    <w:rsid w:val="00DC12A9"/>
    <w:rsid w:val="00DC38B7"/>
    <w:rsid w:val="00DC4AC1"/>
    <w:rsid w:val="00DC4ED5"/>
    <w:rsid w:val="00DC6B0B"/>
    <w:rsid w:val="00DC7126"/>
    <w:rsid w:val="00DD353B"/>
    <w:rsid w:val="00DD5897"/>
    <w:rsid w:val="00DD6A39"/>
    <w:rsid w:val="00DE25A0"/>
    <w:rsid w:val="00DE37DC"/>
    <w:rsid w:val="00DE380A"/>
    <w:rsid w:val="00DE3894"/>
    <w:rsid w:val="00DE6993"/>
    <w:rsid w:val="00DE6D9E"/>
    <w:rsid w:val="00DE7CE0"/>
    <w:rsid w:val="00DF1994"/>
    <w:rsid w:val="00DF25B5"/>
    <w:rsid w:val="00DF3419"/>
    <w:rsid w:val="00DF66FF"/>
    <w:rsid w:val="00E00664"/>
    <w:rsid w:val="00E0081B"/>
    <w:rsid w:val="00E008CC"/>
    <w:rsid w:val="00E00F2B"/>
    <w:rsid w:val="00E01606"/>
    <w:rsid w:val="00E01768"/>
    <w:rsid w:val="00E0202C"/>
    <w:rsid w:val="00E06F65"/>
    <w:rsid w:val="00E11C11"/>
    <w:rsid w:val="00E11E19"/>
    <w:rsid w:val="00E12132"/>
    <w:rsid w:val="00E1352C"/>
    <w:rsid w:val="00E140EA"/>
    <w:rsid w:val="00E16C96"/>
    <w:rsid w:val="00E20060"/>
    <w:rsid w:val="00E2264B"/>
    <w:rsid w:val="00E25B9D"/>
    <w:rsid w:val="00E25BF6"/>
    <w:rsid w:val="00E32C56"/>
    <w:rsid w:val="00E33CC8"/>
    <w:rsid w:val="00E3492C"/>
    <w:rsid w:val="00E34A46"/>
    <w:rsid w:val="00E36083"/>
    <w:rsid w:val="00E36444"/>
    <w:rsid w:val="00E4093C"/>
    <w:rsid w:val="00E41734"/>
    <w:rsid w:val="00E4345F"/>
    <w:rsid w:val="00E43C3B"/>
    <w:rsid w:val="00E443DB"/>
    <w:rsid w:val="00E44421"/>
    <w:rsid w:val="00E44B6E"/>
    <w:rsid w:val="00E501D0"/>
    <w:rsid w:val="00E5074A"/>
    <w:rsid w:val="00E526C5"/>
    <w:rsid w:val="00E52F7B"/>
    <w:rsid w:val="00E548DB"/>
    <w:rsid w:val="00E55DE1"/>
    <w:rsid w:val="00E61235"/>
    <w:rsid w:val="00E62A73"/>
    <w:rsid w:val="00E62C55"/>
    <w:rsid w:val="00E6376C"/>
    <w:rsid w:val="00E66D18"/>
    <w:rsid w:val="00E72FD9"/>
    <w:rsid w:val="00E73954"/>
    <w:rsid w:val="00E73D44"/>
    <w:rsid w:val="00E73DFA"/>
    <w:rsid w:val="00E8117D"/>
    <w:rsid w:val="00E817C7"/>
    <w:rsid w:val="00E81911"/>
    <w:rsid w:val="00E835F6"/>
    <w:rsid w:val="00E847AA"/>
    <w:rsid w:val="00E85754"/>
    <w:rsid w:val="00E91DF9"/>
    <w:rsid w:val="00E92654"/>
    <w:rsid w:val="00E930C4"/>
    <w:rsid w:val="00E945F4"/>
    <w:rsid w:val="00E9702C"/>
    <w:rsid w:val="00E97927"/>
    <w:rsid w:val="00EA0924"/>
    <w:rsid w:val="00EA12FD"/>
    <w:rsid w:val="00EA288E"/>
    <w:rsid w:val="00EA37F5"/>
    <w:rsid w:val="00EA4ABF"/>
    <w:rsid w:val="00EA6601"/>
    <w:rsid w:val="00EA6FDD"/>
    <w:rsid w:val="00EB025E"/>
    <w:rsid w:val="00EB488A"/>
    <w:rsid w:val="00EB4AD9"/>
    <w:rsid w:val="00EB5F7E"/>
    <w:rsid w:val="00EB78B8"/>
    <w:rsid w:val="00EB7B3A"/>
    <w:rsid w:val="00EB7F23"/>
    <w:rsid w:val="00EC1E49"/>
    <w:rsid w:val="00EC2459"/>
    <w:rsid w:val="00EC39BE"/>
    <w:rsid w:val="00ED031F"/>
    <w:rsid w:val="00ED13E9"/>
    <w:rsid w:val="00ED41D6"/>
    <w:rsid w:val="00ED5B5D"/>
    <w:rsid w:val="00ED6243"/>
    <w:rsid w:val="00ED75FA"/>
    <w:rsid w:val="00ED79ED"/>
    <w:rsid w:val="00EE2775"/>
    <w:rsid w:val="00EE5DEF"/>
    <w:rsid w:val="00EE64A1"/>
    <w:rsid w:val="00EE70EC"/>
    <w:rsid w:val="00EE7521"/>
    <w:rsid w:val="00EE76FA"/>
    <w:rsid w:val="00EE76FC"/>
    <w:rsid w:val="00EF0C63"/>
    <w:rsid w:val="00EF16AA"/>
    <w:rsid w:val="00EF314B"/>
    <w:rsid w:val="00EF423B"/>
    <w:rsid w:val="00EF4734"/>
    <w:rsid w:val="00EF6501"/>
    <w:rsid w:val="00EF6C6A"/>
    <w:rsid w:val="00F011D4"/>
    <w:rsid w:val="00F03803"/>
    <w:rsid w:val="00F04715"/>
    <w:rsid w:val="00F04FDA"/>
    <w:rsid w:val="00F058C2"/>
    <w:rsid w:val="00F05AD2"/>
    <w:rsid w:val="00F066D6"/>
    <w:rsid w:val="00F07297"/>
    <w:rsid w:val="00F11107"/>
    <w:rsid w:val="00F1200C"/>
    <w:rsid w:val="00F13793"/>
    <w:rsid w:val="00F1614A"/>
    <w:rsid w:val="00F166D3"/>
    <w:rsid w:val="00F16739"/>
    <w:rsid w:val="00F20CBC"/>
    <w:rsid w:val="00F217D4"/>
    <w:rsid w:val="00F23C36"/>
    <w:rsid w:val="00F23CB5"/>
    <w:rsid w:val="00F270EC"/>
    <w:rsid w:val="00F34D5D"/>
    <w:rsid w:val="00F3592F"/>
    <w:rsid w:val="00F36B4B"/>
    <w:rsid w:val="00F37117"/>
    <w:rsid w:val="00F37C02"/>
    <w:rsid w:val="00F37D0E"/>
    <w:rsid w:val="00F4021F"/>
    <w:rsid w:val="00F40F8B"/>
    <w:rsid w:val="00F41650"/>
    <w:rsid w:val="00F439F7"/>
    <w:rsid w:val="00F43DE2"/>
    <w:rsid w:val="00F440B0"/>
    <w:rsid w:val="00F45987"/>
    <w:rsid w:val="00F46390"/>
    <w:rsid w:val="00F51D7A"/>
    <w:rsid w:val="00F563B5"/>
    <w:rsid w:val="00F570E7"/>
    <w:rsid w:val="00F60E0C"/>
    <w:rsid w:val="00F60E72"/>
    <w:rsid w:val="00F6407F"/>
    <w:rsid w:val="00F647A8"/>
    <w:rsid w:val="00F6551C"/>
    <w:rsid w:val="00F658A8"/>
    <w:rsid w:val="00F660BD"/>
    <w:rsid w:val="00F6793C"/>
    <w:rsid w:val="00F715DB"/>
    <w:rsid w:val="00F72A07"/>
    <w:rsid w:val="00F7654A"/>
    <w:rsid w:val="00F76C91"/>
    <w:rsid w:val="00F76D4F"/>
    <w:rsid w:val="00F76E29"/>
    <w:rsid w:val="00F8213F"/>
    <w:rsid w:val="00F82E0B"/>
    <w:rsid w:val="00F8351D"/>
    <w:rsid w:val="00F83559"/>
    <w:rsid w:val="00F836CC"/>
    <w:rsid w:val="00F85723"/>
    <w:rsid w:val="00F90A8E"/>
    <w:rsid w:val="00F93310"/>
    <w:rsid w:val="00F9399D"/>
    <w:rsid w:val="00F93CB8"/>
    <w:rsid w:val="00F95983"/>
    <w:rsid w:val="00F97E3A"/>
    <w:rsid w:val="00FA1288"/>
    <w:rsid w:val="00FA4662"/>
    <w:rsid w:val="00FA505B"/>
    <w:rsid w:val="00FA519F"/>
    <w:rsid w:val="00FA7182"/>
    <w:rsid w:val="00FB1F0D"/>
    <w:rsid w:val="00FB48B1"/>
    <w:rsid w:val="00FB4E3E"/>
    <w:rsid w:val="00FB507E"/>
    <w:rsid w:val="00FB7FFD"/>
    <w:rsid w:val="00FC225C"/>
    <w:rsid w:val="00FC434B"/>
    <w:rsid w:val="00FC78E3"/>
    <w:rsid w:val="00FC79B2"/>
    <w:rsid w:val="00FD01F6"/>
    <w:rsid w:val="00FD1083"/>
    <w:rsid w:val="00FD14B3"/>
    <w:rsid w:val="00FD1DDA"/>
    <w:rsid w:val="00FD3134"/>
    <w:rsid w:val="00FD3141"/>
    <w:rsid w:val="00FD461C"/>
    <w:rsid w:val="00FD504B"/>
    <w:rsid w:val="00FD64EB"/>
    <w:rsid w:val="00FE03B4"/>
    <w:rsid w:val="00FE0512"/>
    <w:rsid w:val="00FE152C"/>
    <w:rsid w:val="00FE1E07"/>
    <w:rsid w:val="00FE3259"/>
    <w:rsid w:val="00FE3B83"/>
    <w:rsid w:val="00FE505C"/>
    <w:rsid w:val="00FE59FD"/>
    <w:rsid w:val="00FE5C37"/>
    <w:rsid w:val="00FE6655"/>
    <w:rsid w:val="00FE748B"/>
    <w:rsid w:val="00FF32AF"/>
    <w:rsid w:val="00FF3F82"/>
    <w:rsid w:val="00FF4A06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  <w14:docId w14:val="20F5A498"/>
  <w15:docId w15:val="{2C577C53-EACC-429C-8B0E-D7605E3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076"/>
    <w:rPr>
      <w:sz w:val="24"/>
      <w:szCs w:val="24"/>
      <w:lang w:val="en-US" w:eastAsia="en-US"/>
    </w:rPr>
  </w:style>
  <w:style w:type="paragraph" w:styleId="Heading1">
    <w:name w:val="heading 1"/>
    <w:aliases w:val="Numbered - 1"/>
    <w:basedOn w:val="Normal"/>
    <w:next w:val="List"/>
    <w:qFormat/>
    <w:rsid w:val="00CA7E14"/>
    <w:pPr>
      <w:keepNext/>
      <w:autoSpaceDE w:val="0"/>
      <w:autoSpaceDN w:val="0"/>
      <w:adjustRightInd w:val="0"/>
      <w:outlineLvl w:val="0"/>
    </w:pPr>
    <w:rPr>
      <w:rFonts w:ascii="TimesRomanR-Bold" w:hAnsi="TimesRomanR-Bold"/>
      <w:b/>
      <w:bCs/>
      <w:sz w:val="28"/>
      <w:szCs w:val="64"/>
    </w:rPr>
  </w:style>
  <w:style w:type="paragraph" w:styleId="Heading2">
    <w:name w:val="heading 2"/>
    <w:basedOn w:val="Normal"/>
    <w:next w:val="Normal"/>
    <w:qFormat/>
    <w:rsid w:val="00CA7E14"/>
    <w:pPr>
      <w:keepNext/>
      <w:ind w:firstLine="708"/>
      <w:jc w:val="both"/>
      <w:outlineLvl w:val="1"/>
    </w:pPr>
    <w:rPr>
      <w:rFonts w:ascii="Arial" w:hAnsi="Arial" w:cs="Arial"/>
      <w:b/>
      <w:bCs/>
      <w:sz w:val="22"/>
      <w:szCs w:val="28"/>
      <w:u w:val="single"/>
      <w:lang w:val="ro-RO"/>
    </w:rPr>
  </w:style>
  <w:style w:type="paragraph" w:styleId="Heading3">
    <w:name w:val="heading 3"/>
    <w:basedOn w:val="Normal"/>
    <w:next w:val="Normal"/>
    <w:qFormat/>
    <w:rsid w:val="00CA7E14"/>
    <w:pPr>
      <w:keepNext/>
      <w:tabs>
        <w:tab w:val="left" w:pos="-720"/>
      </w:tabs>
      <w:suppressAutoHyphens/>
      <w:outlineLvl w:val="2"/>
    </w:pPr>
    <w:rPr>
      <w:rFonts w:ascii="Arial" w:hAnsi="Arial" w:cs="Arial"/>
      <w:b/>
      <w:bCs/>
      <w:sz w:val="20"/>
      <w:szCs w:val="20"/>
      <w:lang w:val="ro-RO"/>
    </w:rPr>
  </w:style>
  <w:style w:type="paragraph" w:styleId="Heading4">
    <w:name w:val="heading 4"/>
    <w:basedOn w:val="Normal"/>
    <w:next w:val="Normal"/>
    <w:qFormat/>
    <w:rsid w:val="00CA7E14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rsid w:val="00CA7E14"/>
    <w:pPr>
      <w:keepNext/>
      <w:spacing w:before="120"/>
      <w:ind w:left="3237" w:firstLine="363"/>
      <w:jc w:val="both"/>
      <w:outlineLvl w:val="4"/>
    </w:pPr>
    <w:rPr>
      <w:rFonts w:ascii="Arial" w:hAnsi="Arial" w:cs="Arial"/>
      <w:b/>
      <w:bCs/>
      <w:sz w:val="20"/>
      <w:lang w:val="ro-RO"/>
    </w:rPr>
  </w:style>
  <w:style w:type="paragraph" w:styleId="Heading6">
    <w:name w:val="heading 6"/>
    <w:basedOn w:val="Normal"/>
    <w:next w:val="Normal"/>
    <w:qFormat/>
    <w:rsid w:val="00CA7E14"/>
    <w:pPr>
      <w:keepNext/>
      <w:tabs>
        <w:tab w:val="left" w:pos="-720"/>
      </w:tabs>
      <w:suppressAutoHyphens/>
      <w:outlineLvl w:val="5"/>
    </w:pPr>
    <w:rPr>
      <w:rFonts w:ascii="Arial" w:hAnsi="Arial" w:cs="Arial"/>
      <w:i/>
      <w:iCs/>
      <w:color w:val="000080"/>
      <w:sz w:val="20"/>
      <w:lang w:val="ro-RO"/>
    </w:rPr>
  </w:style>
  <w:style w:type="paragraph" w:styleId="Heading7">
    <w:name w:val="heading 7"/>
    <w:basedOn w:val="Normal"/>
    <w:next w:val="Normal"/>
    <w:qFormat/>
    <w:rsid w:val="00CA7E14"/>
    <w:pPr>
      <w:keepNext/>
      <w:spacing w:line="360" w:lineRule="auto"/>
      <w:outlineLvl w:val="6"/>
    </w:pPr>
    <w:rPr>
      <w:b/>
      <w:bCs/>
      <w:lang w:val="ro-RO"/>
    </w:rPr>
  </w:style>
  <w:style w:type="paragraph" w:styleId="Heading8">
    <w:name w:val="heading 8"/>
    <w:basedOn w:val="Normal"/>
    <w:next w:val="Normal"/>
    <w:qFormat/>
    <w:rsid w:val="00CA7E14"/>
    <w:pPr>
      <w:keepNext/>
      <w:jc w:val="center"/>
      <w:outlineLvl w:val="7"/>
    </w:pPr>
    <w:rPr>
      <w:b/>
      <w:bCs/>
      <w:sz w:val="28"/>
      <w:szCs w:val="28"/>
      <w:lang w:val="ro-RO"/>
    </w:rPr>
  </w:style>
  <w:style w:type="paragraph" w:styleId="Heading9">
    <w:name w:val="heading 9"/>
    <w:basedOn w:val="Normal"/>
    <w:next w:val="Normal"/>
    <w:qFormat/>
    <w:rsid w:val="00CA7E14"/>
    <w:pPr>
      <w:keepNext/>
      <w:jc w:val="both"/>
      <w:outlineLvl w:val="8"/>
    </w:pPr>
    <w:rPr>
      <w:rFonts w:ascii="Arial" w:hAnsi="Arial" w:cs="Arial"/>
      <w:b/>
      <w:bCs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semiHidden/>
    <w:rsid w:val="00CA7E14"/>
    <w:pPr>
      <w:ind w:left="360" w:hanging="360"/>
    </w:pPr>
  </w:style>
  <w:style w:type="paragraph" w:styleId="Header">
    <w:name w:val="header"/>
    <w:basedOn w:val="Normal"/>
    <w:semiHidden/>
    <w:rsid w:val="00CA7E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A7E14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A7E14"/>
    <w:pPr>
      <w:jc w:val="center"/>
    </w:pPr>
    <w:rPr>
      <w:sz w:val="28"/>
    </w:rPr>
  </w:style>
  <w:style w:type="paragraph" w:customStyle="1" w:styleId="DefaultText">
    <w:name w:val="Default Text"/>
    <w:basedOn w:val="Normal"/>
    <w:rsid w:val="00CA7E14"/>
    <w:rPr>
      <w:szCs w:val="20"/>
      <w:lang w:val="ro-RO"/>
    </w:rPr>
  </w:style>
  <w:style w:type="paragraph" w:styleId="BodyTextIndent2">
    <w:name w:val="Body Text Indent 2"/>
    <w:basedOn w:val="Normal"/>
    <w:semiHidden/>
    <w:rsid w:val="00CA7E14"/>
    <w:pPr>
      <w:ind w:firstLine="708"/>
      <w:jc w:val="both"/>
    </w:pPr>
    <w:rPr>
      <w:rFonts w:ascii="Arial" w:hAnsi="Arial" w:cs="Arial"/>
      <w:sz w:val="22"/>
      <w:szCs w:val="28"/>
      <w:lang w:val="ro-RO"/>
    </w:rPr>
  </w:style>
  <w:style w:type="paragraph" w:styleId="BodyText3">
    <w:name w:val="Body Text 3"/>
    <w:basedOn w:val="Normal"/>
    <w:semiHidden/>
    <w:rsid w:val="00CA7E14"/>
    <w:pPr>
      <w:jc w:val="both"/>
    </w:pPr>
    <w:rPr>
      <w:rFonts w:ascii="Arial" w:hAnsi="Arial" w:cs="Arial"/>
      <w:sz w:val="22"/>
      <w:szCs w:val="28"/>
      <w:lang w:val="ro-RO"/>
    </w:rPr>
  </w:style>
  <w:style w:type="paragraph" w:styleId="BodyTextIndent">
    <w:name w:val="Body Text Indent"/>
    <w:basedOn w:val="Normal"/>
    <w:semiHidden/>
    <w:rsid w:val="00CA7E14"/>
    <w:pPr>
      <w:ind w:left="72"/>
    </w:pPr>
    <w:rPr>
      <w:rFonts w:ascii="Arial" w:hAnsi="Arial" w:cs="Arial"/>
      <w:sz w:val="20"/>
      <w:lang w:val="ro-RO"/>
    </w:rPr>
  </w:style>
  <w:style w:type="character" w:customStyle="1" w:styleId="rvts15">
    <w:name w:val="rvts15"/>
    <w:rsid w:val="00CA7E14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paragraph" w:styleId="BlockText">
    <w:name w:val="Block Text"/>
    <w:basedOn w:val="Normal"/>
    <w:semiHidden/>
    <w:rsid w:val="00CA7E14"/>
    <w:pPr>
      <w:ind w:left="-748" w:right="13"/>
      <w:jc w:val="both"/>
    </w:pPr>
    <w:rPr>
      <w:rFonts w:ascii="Arial" w:hAnsi="Arial" w:cs="Arial"/>
      <w:lang w:val="it-IT"/>
    </w:rPr>
  </w:style>
  <w:style w:type="paragraph" w:styleId="BodyTextIndent3">
    <w:name w:val="Body Text Indent 3"/>
    <w:basedOn w:val="Normal"/>
    <w:semiHidden/>
    <w:rsid w:val="00CA7E14"/>
    <w:pPr>
      <w:tabs>
        <w:tab w:val="left" w:pos="-720"/>
      </w:tabs>
      <w:suppressAutoHyphens/>
      <w:ind w:left="972"/>
    </w:pPr>
    <w:rPr>
      <w:rFonts w:ascii="Arial" w:hAnsi="Arial" w:cs="Arial"/>
      <w:color w:val="000080"/>
      <w:sz w:val="20"/>
      <w:szCs w:val="22"/>
      <w:lang w:val="ro-RO"/>
    </w:rPr>
  </w:style>
  <w:style w:type="character" w:styleId="Hyperlink">
    <w:name w:val="Hyperlink"/>
    <w:semiHidden/>
    <w:rsid w:val="00CA7E14"/>
    <w:rPr>
      <w:color w:val="0000FF"/>
      <w:u w:val="single"/>
    </w:rPr>
  </w:style>
  <w:style w:type="paragraph" w:customStyle="1" w:styleId="TableText">
    <w:name w:val="Table Text"/>
    <w:basedOn w:val="Normal"/>
    <w:rsid w:val="00CA7E14"/>
    <w:pPr>
      <w:tabs>
        <w:tab w:val="decimal" w:pos="0"/>
      </w:tabs>
    </w:pPr>
    <w:rPr>
      <w:szCs w:val="20"/>
      <w:lang w:eastAsia="ro-RO"/>
    </w:rPr>
  </w:style>
  <w:style w:type="paragraph" w:styleId="BodyText">
    <w:name w:val="Body Text"/>
    <w:basedOn w:val="Normal"/>
    <w:semiHidden/>
    <w:rsid w:val="00CA7E14"/>
    <w:pPr>
      <w:jc w:val="both"/>
    </w:pPr>
    <w:rPr>
      <w:rFonts w:ascii="Arial" w:hAnsi="Arial" w:cs="Arial"/>
      <w:i/>
      <w:iCs/>
      <w:sz w:val="22"/>
    </w:rPr>
  </w:style>
  <w:style w:type="character" w:customStyle="1" w:styleId="rvts10">
    <w:name w:val="rvts10"/>
    <w:basedOn w:val="DefaultParagraphFont"/>
    <w:rsid w:val="00CA7E14"/>
  </w:style>
  <w:style w:type="character" w:customStyle="1" w:styleId="rvts13">
    <w:name w:val="rvts13"/>
    <w:basedOn w:val="DefaultParagraphFont"/>
    <w:rsid w:val="00CA7E14"/>
  </w:style>
  <w:style w:type="paragraph" w:styleId="NormalWeb">
    <w:name w:val="Normal (Web)"/>
    <w:aliases w:val="Normal (Web) Char"/>
    <w:basedOn w:val="Normal"/>
    <w:rsid w:val="00CA7E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rvts11">
    <w:name w:val="rvts11"/>
    <w:basedOn w:val="DefaultParagraphFont"/>
    <w:rsid w:val="00CA7E14"/>
  </w:style>
  <w:style w:type="character" w:customStyle="1" w:styleId="rvts12">
    <w:name w:val="rvts12"/>
    <w:basedOn w:val="DefaultParagraphFont"/>
    <w:rsid w:val="00CA7E14"/>
  </w:style>
  <w:style w:type="paragraph" w:customStyle="1" w:styleId="PreformattedText">
    <w:name w:val="Preformatted Text"/>
    <w:basedOn w:val="Normal"/>
    <w:rsid w:val="00CA7E14"/>
    <w:pPr>
      <w:suppressAutoHyphens/>
    </w:pPr>
    <w:rPr>
      <w:rFonts w:ascii="Courier New" w:eastAsia="Courier New" w:hAnsi="Courier New"/>
      <w:sz w:val="20"/>
      <w:szCs w:val="20"/>
      <w:lang w:val="ro-RO" w:eastAsia="ar-SA"/>
    </w:rPr>
  </w:style>
  <w:style w:type="character" w:customStyle="1" w:styleId="noticetext">
    <w:name w:val="noticetext"/>
    <w:basedOn w:val="DefaultParagraphFont"/>
    <w:rsid w:val="00CA7E14"/>
  </w:style>
  <w:style w:type="character" w:styleId="FollowedHyperlink">
    <w:name w:val="FollowedHyperlink"/>
    <w:semiHidden/>
    <w:rsid w:val="00CA7E14"/>
    <w:rPr>
      <w:color w:val="800080"/>
      <w:u w:val="single"/>
    </w:rPr>
  </w:style>
  <w:style w:type="character" w:styleId="PageNumber">
    <w:name w:val="page number"/>
    <w:basedOn w:val="DefaultParagraphFont"/>
    <w:semiHidden/>
    <w:rsid w:val="00CA7E14"/>
  </w:style>
  <w:style w:type="paragraph" w:styleId="BalloonText">
    <w:name w:val="Balloon Text"/>
    <w:basedOn w:val="Normal"/>
    <w:link w:val="BalloonTextChar"/>
    <w:uiPriority w:val="99"/>
    <w:semiHidden/>
    <w:unhideWhenUsed/>
    <w:rsid w:val="004970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7086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link w:val="Footer"/>
    <w:uiPriority w:val="99"/>
    <w:rsid w:val="004E74C3"/>
    <w:rPr>
      <w:sz w:val="24"/>
      <w:szCs w:val="24"/>
      <w:lang w:val="en-US" w:eastAsia="en-US"/>
    </w:rPr>
  </w:style>
  <w:style w:type="paragraph" w:customStyle="1" w:styleId="MediumGrid21">
    <w:name w:val="Medium Grid 21"/>
    <w:rsid w:val="004E74C3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labeldatatext1">
    <w:name w:val="labeldatatext1"/>
    <w:rsid w:val="009E00DB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uniqueidentificationcodelist1">
    <w:name w:val="uniqueidentificationcodelist1"/>
    <w:rsid w:val="009E00DB"/>
    <w:rPr>
      <w:color w:val="8B0000"/>
      <w:sz w:val="18"/>
      <w:szCs w:val="18"/>
    </w:rPr>
  </w:style>
  <w:style w:type="character" w:customStyle="1" w:styleId="rvts8">
    <w:name w:val="rvts8"/>
    <w:rsid w:val="00AE3CBF"/>
  </w:style>
  <w:style w:type="table" w:styleId="TableGrid">
    <w:name w:val="Table Grid"/>
    <w:basedOn w:val="TableNormal"/>
    <w:uiPriority w:val="59"/>
    <w:rsid w:val="00130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833BD2"/>
    <w:rPr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F76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7EF4"/>
    <w:rPr>
      <w:b/>
      <w:bCs/>
    </w:rPr>
  </w:style>
  <w:style w:type="paragraph" w:styleId="ListParagraph">
    <w:name w:val="List Paragraph"/>
    <w:basedOn w:val="Normal"/>
    <w:uiPriority w:val="34"/>
    <w:qFormat/>
    <w:rsid w:val="007F46BE"/>
    <w:pPr>
      <w:ind w:left="720"/>
      <w:contextualSpacing/>
    </w:pPr>
  </w:style>
  <w:style w:type="character" w:customStyle="1" w:styleId="padding-left-5">
    <w:name w:val="padding-left-5"/>
    <w:basedOn w:val="DefaultParagraphFont"/>
    <w:rsid w:val="00992F91"/>
  </w:style>
  <w:style w:type="character" w:customStyle="1" w:styleId="red">
    <w:name w:val="red"/>
    <w:basedOn w:val="DefaultParagraphFont"/>
    <w:rsid w:val="00992F91"/>
  </w:style>
  <w:style w:type="character" w:customStyle="1" w:styleId="ng-binding">
    <w:name w:val="ng-binding"/>
    <w:basedOn w:val="DefaultParagraphFont"/>
    <w:rsid w:val="00992F91"/>
  </w:style>
  <w:style w:type="paragraph" w:styleId="FootnoteText">
    <w:name w:val="footnote text"/>
    <w:basedOn w:val="Normal"/>
    <w:link w:val="FootnoteTextChar"/>
    <w:uiPriority w:val="99"/>
    <w:semiHidden/>
    <w:unhideWhenUsed/>
    <w:rsid w:val="0043661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61A"/>
    <w:rPr>
      <w:lang w:val="en-US" w:eastAsia="en-US"/>
    </w:rPr>
  </w:style>
  <w:style w:type="table" w:customStyle="1" w:styleId="TableGrid5">
    <w:name w:val="Table Grid5"/>
    <w:basedOn w:val="TableNormal"/>
    <w:next w:val="TableGrid"/>
    <w:uiPriority w:val="59"/>
    <w:rsid w:val="00735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ituie">
    <w:name w:val="Instituție"/>
    <w:basedOn w:val="Normal"/>
    <w:link w:val="InstituieChar"/>
    <w:qFormat/>
    <w:rsid w:val="00BB5115"/>
    <w:pPr>
      <w:spacing w:after="160" w:line="259" w:lineRule="auto"/>
    </w:pPr>
    <w:rPr>
      <w:rFonts w:ascii="Trajan Pro" w:eastAsia="Calibri" w:hAnsi="Trajan Pro"/>
      <w:sz w:val="32"/>
      <w:szCs w:val="32"/>
      <w:lang w:val="ro-RO"/>
    </w:rPr>
  </w:style>
  <w:style w:type="character" w:customStyle="1" w:styleId="InstituieChar">
    <w:name w:val="Instituție Char"/>
    <w:basedOn w:val="DefaultParagraphFont"/>
    <w:link w:val="Instituie"/>
    <w:rsid w:val="00BB5115"/>
    <w:rPr>
      <w:rFonts w:ascii="Trajan Pro" w:eastAsia="Calibri" w:hAnsi="Trajan Pro"/>
      <w:sz w:val="32"/>
      <w:szCs w:val="3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4F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4F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F7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F7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FD1DDA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39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DEDE4"/>
            <w:right w:val="none" w:sz="0" w:space="0" w:color="auto"/>
          </w:divBdr>
          <w:divsChild>
            <w:div w:id="608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3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E0E0E0"/>
            <w:right w:val="none" w:sz="0" w:space="0" w:color="auto"/>
          </w:divBdr>
          <w:divsChild>
            <w:div w:id="11000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0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5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5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3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43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7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8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219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40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2369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5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40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9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EDEDE4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790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274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0095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769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37552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45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02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8" w:color="EDEDE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6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62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3059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8076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6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7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7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0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3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72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5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69564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00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555673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38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70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08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8" w:color="EDED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49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175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410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viu.romanescu@mdrap.ro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ca.vasile@mdrap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lpda.ro/pages/anunturiachizitiipublic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arinescuc\Application%20Data\Microsoft\Templates\Antet%20MDR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F4FF9-47F3-4FAA-ABA0-69A4E106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MDRL</Template>
  <TotalTime>6</TotalTime>
  <Pages>2</Pages>
  <Words>741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Directia de achizitii publice</vt:lpstr>
    </vt:vector>
  </TitlesOfParts>
  <Company>bauhaus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Directia de achizitii publice</dc:title>
  <dc:creator>marinescuc</dc:creator>
  <cp:lastModifiedBy>Anca Vasile</cp:lastModifiedBy>
  <cp:revision>3</cp:revision>
  <cp:lastPrinted>2020-05-08T10:34:00Z</cp:lastPrinted>
  <dcterms:created xsi:type="dcterms:W3CDTF">2020-06-30T10:44:00Z</dcterms:created>
  <dcterms:modified xsi:type="dcterms:W3CDTF">2020-06-30T11:07:00Z</dcterms:modified>
</cp:coreProperties>
</file>